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79E6A" w14:textId="2424E03C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77CC6">
        <w:rPr>
          <w:rFonts w:ascii="Times New Roman" w:hAnsi="Times New Roman" w:cs="Times New Roman"/>
          <w:b/>
          <w:caps/>
          <w:sz w:val="28"/>
          <w:szCs w:val="28"/>
        </w:rPr>
        <w:t>МИНИСТЕРСТВО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ОБРАЗОВАНИЯ,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НАУКИ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И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МОЛОДЕЖИ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415543FD" w14:textId="5022B8E1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77CC6">
        <w:rPr>
          <w:rFonts w:ascii="Times New Roman" w:hAnsi="Times New Roman" w:cs="Times New Roman"/>
          <w:b/>
          <w:caps/>
          <w:sz w:val="28"/>
          <w:szCs w:val="28"/>
        </w:rPr>
        <w:t>РЕСПУБЛИКИ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КРЫМ</w:t>
      </w:r>
    </w:p>
    <w:p w14:paraId="7F1E27EF" w14:textId="587B0777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77CC6">
        <w:rPr>
          <w:rFonts w:ascii="Times New Roman" w:hAnsi="Times New Roman" w:cs="Times New Roman"/>
          <w:b/>
          <w:caps/>
          <w:sz w:val="28"/>
          <w:szCs w:val="28"/>
        </w:rPr>
        <w:t>ГБПОУ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РК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«КЕРЧЕНСКИЙ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ПОЛИТЕХНИЧЕСКИЙ</w:t>
      </w:r>
      <w:r w:rsidR="00D3435E" w:rsidRPr="00A77CC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caps/>
          <w:sz w:val="28"/>
          <w:szCs w:val="28"/>
        </w:rPr>
        <w:t>КОЛЛЕДЖ»</w:t>
      </w:r>
    </w:p>
    <w:p w14:paraId="42EEF2A9" w14:textId="77777777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3E01A87" w14:textId="77777777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766A4C8" w14:textId="77777777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7CC4A2D" w14:textId="77777777" w:rsidR="0042129F" w:rsidRPr="00A77CC6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42129F" w:rsidRPr="00A77CC6" w14:paraId="14F0DD0F" w14:textId="77777777" w:rsidTr="00A333EC">
        <w:tc>
          <w:tcPr>
            <w:tcW w:w="4536" w:type="dxa"/>
            <w:hideMark/>
          </w:tcPr>
          <w:p w14:paraId="634658B1" w14:textId="0BB5D7DC" w:rsidR="0042129F" w:rsidRPr="00A77CC6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Введено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действие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</w:p>
          <w:p w14:paraId="1CC56EEC" w14:textId="7ADBE95A" w:rsidR="0042129F" w:rsidRPr="00A77CC6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приказом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директора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5D3D076F" w14:textId="3A17068C" w:rsidR="0042129F" w:rsidRPr="00A77CC6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«____»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20____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  <w:p w14:paraId="095313E8" w14:textId="0FC7B196" w:rsidR="0042129F" w:rsidRPr="00A77CC6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</w:t>
            </w:r>
          </w:p>
        </w:tc>
        <w:tc>
          <w:tcPr>
            <w:tcW w:w="5387" w:type="dxa"/>
          </w:tcPr>
          <w:p w14:paraId="532F51F2" w14:textId="77777777" w:rsidR="0042129F" w:rsidRPr="00A77CC6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59678043" w14:textId="4C0CA4B9" w:rsidR="00CF1612" w:rsidRPr="00A77CC6" w:rsidRDefault="0042129F" w:rsidP="00CF1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Зам.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директора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r w:rsidR="00D3435E"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F1612" w:rsidRPr="00A77CC6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72B071E3" w14:textId="6473D67B" w:rsidR="00CF1612" w:rsidRPr="00A77CC6" w:rsidRDefault="00CF1612" w:rsidP="00CF1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77CC6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</w:t>
            </w:r>
            <w:r w:rsidR="00D3435E" w:rsidRPr="00A77CC6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77CC6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С.Ю.П</w:t>
            </w:r>
            <w:r w:rsidRPr="00A77CC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исьменная</w:t>
            </w:r>
            <w:proofErr w:type="spellEnd"/>
          </w:p>
          <w:p w14:paraId="760E12B7" w14:textId="77777777" w:rsidR="0042129F" w:rsidRPr="00A77CC6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775D558C" w14:textId="77777777" w:rsidR="0042129F" w:rsidRPr="00A77CC6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2A7D88A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C2B0991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A1AB493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D8E4E63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761DD6A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0782738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C853EA0" w14:textId="0F99D564" w:rsidR="0042129F" w:rsidRPr="00A77CC6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CC6">
        <w:rPr>
          <w:rFonts w:ascii="Times New Roman" w:hAnsi="Times New Roman" w:cs="Times New Roman"/>
          <w:b/>
          <w:sz w:val="28"/>
          <w:szCs w:val="28"/>
        </w:rPr>
        <w:t>РАБОЧАЯ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УЧЕБНОЙ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211EF61" w14:textId="7F196578" w:rsidR="0042129F" w:rsidRPr="00A77CC6" w:rsidRDefault="00CF1612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7CC6">
        <w:rPr>
          <w:rFonts w:ascii="Times New Roman" w:hAnsi="Times New Roman" w:cs="Times New Roman"/>
          <w:b/>
          <w:sz w:val="28"/>
          <w:szCs w:val="28"/>
        </w:rPr>
        <w:t>ОП.08.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ОСНОВЫ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ПРОЕКТИРОВАНИЯ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БАЗ</w:t>
      </w:r>
      <w:r w:rsidR="00D3435E" w:rsidRPr="00A77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/>
          <w:sz w:val="28"/>
          <w:szCs w:val="28"/>
        </w:rPr>
        <w:t>ДАННЫХ</w:t>
      </w:r>
    </w:p>
    <w:p w14:paraId="35194A89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64D2BA2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98FB2BA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8C87159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CB12CD6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411EEDA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F04E442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9B58142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32C8D2E" w14:textId="77777777" w:rsidR="0042129F" w:rsidRPr="00A77CC6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E528D0B" w14:textId="3CD96A8F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7CC6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A77CC6">
        <w:rPr>
          <w:rFonts w:ascii="Times New Roman" w:hAnsi="Times New Roman" w:cs="Times New Roman"/>
          <w:bCs/>
          <w:sz w:val="28"/>
          <w:szCs w:val="28"/>
        </w:rPr>
        <w:t>2</w:t>
      </w:r>
      <w:r w:rsidR="00E93BCC" w:rsidRPr="00A77CC6">
        <w:rPr>
          <w:rFonts w:ascii="Times New Roman" w:hAnsi="Times New Roman" w:cs="Times New Roman"/>
          <w:bCs/>
          <w:sz w:val="28"/>
          <w:szCs w:val="28"/>
        </w:rPr>
        <w:t>3</w:t>
      </w:r>
      <w:r w:rsidR="00D3435E" w:rsidRPr="00A77C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7CC6">
        <w:rPr>
          <w:rFonts w:ascii="Times New Roman" w:hAnsi="Times New Roman" w:cs="Times New Roman"/>
          <w:bCs/>
          <w:sz w:val="28"/>
          <w:szCs w:val="28"/>
        </w:rPr>
        <w:t>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26C91CFA" w14:textId="77777777" w:rsidTr="0042129F">
        <w:trPr>
          <w:trHeight w:val="1985"/>
        </w:trPr>
        <w:tc>
          <w:tcPr>
            <w:tcW w:w="5353" w:type="dxa"/>
          </w:tcPr>
          <w:p w14:paraId="5FF99D69" w14:textId="77777777" w:rsidR="0042129F" w:rsidRPr="009105AA" w:rsidRDefault="0042129F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0618AAC0" w14:textId="2415FE8F" w:rsidR="0042129F" w:rsidRPr="009105AA" w:rsidRDefault="0042129F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заседании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методического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совета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B5B46E9" w14:textId="422C9F5A" w:rsidR="0042129F" w:rsidRPr="009105AA" w:rsidRDefault="0042129F" w:rsidP="006572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7BC5D90" w14:textId="3EA505EA" w:rsidR="0042129F" w:rsidRPr="009105AA" w:rsidRDefault="0042129F" w:rsidP="006572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«____»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20____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14:paraId="105E6682" w14:textId="54BC0639" w:rsidR="0042129F" w:rsidRPr="009105AA" w:rsidRDefault="0042129F" w:rsidP="006572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методсовета</w:t>
            </w:r>
            <w:proofErr w:type="spellEnd"/>
          </w:p>
          <w:p w14:paraId="108F532F" w14:textId="71C22B89" w:rsidR="0042129F" w:rsidRPr="009105AA" w:rsidRDefault="0042129F" w:rsidP="006572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</w:t>
            </w:r>
            <w:r w:rsidR="00D343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Казак</w:t>
            </w:r>
          </w:p>
          <w:p w14:paraId="6576F043" w14:textId="77777777" w:rsidR="0042129F" w:rsidRPr="009105AA" w:rsidRDefault="0042129F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47AB054A" w14:textId="77777777" w:rsidR="00C86667" w:rsidRPr="009105AA" w:rsidRDefault="00C86667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06F6CF5A" w14:textId="77777777" w:rsidR="00C86667" w:rsidRPr="009105AA" w:rsidRDefault="00C86667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 дисциплин</w:t>
            </w:r>
          </w:p>
          <w:p w14:paraId="457D7454" w14:textId="77777777" w:rsidR="00C86667" w:rsidRPr="009105AA" w:rsidRDefault="00C86667" w:rsidP="006572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78E4A30A" w14:textId="77777777" w:rsidR="00C86667" w:rsidRPr="009105AA" w:rsidRDefault="00C86667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764F9F61" w14:textId="77777777" w:rsidR="00C86667" w:rsidRPr="009105AA" w:rsidRDefault="00C86667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0DCA591B" w14:textId="67A24A0A" w:rsidR="0042129F" w:rsidRPr="009105AA" w:rsidRDefault="00C86667" w:rsidP="00657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0C697731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0E5A8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B3008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828D41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15DA9B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45654A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4BB979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173EE1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D43B8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FD1C5D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2935DF99" w14:textId="34A0CA22" w:rsidR="003332BE" w:rsidRPr="009105AA" w:rsidRDefault="003332BE" w:rsidP="00020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п</w:t>
      </w:r>
      <w:r w:rsidRPr="009105AA">
        <w:rPr>
          <w:rFonts w:ascii="Times New Roman" w:hAnsi="Times New Roman" w:cs="Times New Roman"/>
          <w:sz w:val="24"/>
          <w:szCs w:val="24"/>
        </w:rPr>
        <w:t>рограмма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на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основе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Федерального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стандарта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среднего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учетом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примерной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основной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образовательной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программы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>: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системное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администрирование,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укрупненная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группа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специальностей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Информатика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вычислительная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техника.</w:t>
      </w:r>
    </w:p>
    <w:p w14:paraId="12CFB2D2" w14:textId="77777777" w:rsidR="003332BE" w:rsidRPr="009105AA" w:rsidRDefault="003332BE" w:rsidP="00020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0BEBA5" w14:textId="3C22FD88" w:rsidR="003332BE" w:rsidRPr="009105AA" w:rsidRDefault="003332BE" w:rsidP="00020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ГБПОУ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РК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«Керченский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политехнический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колледж»</w:t>
      </w:r>
    </w:p>
    <w:p w14:paraId="755BEC1C" w14:textId="77777777" w:rsidR="003332BE" w:rsidRPr="009105AA" w:rsidRDefault="003332BE" w:rsidP="00020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7DDFD6" w14:textId="77777777" w:rsidR="003332BE" w:rsidRPr="009105AA" w:rsidRDefault="003332BE" w:rsidP="00020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120103B7" w14:textId="7923E0DA" w:rsidR="003332BE" w:rsidRPr="009105AA" w:rsidRDefault="00E93BCC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="00EC08FE" w:rsidRPr="00CF1612">
        <w:rPr>
          <w:rFonts w:ascii="Times New Roman" w:hAnsi="Times New Roman" w:cs="Times New Roman"/>
          <w:sz w:val="24"/>
          <w:szCs w:val="24"/>
        </w:rPr>
        <w:t>,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="00EC08FE" w:rsidRPr="00CF1612">
        <w:rPr>
          <w:rFonts w:ascii="Times New Roman" w:hAnsi="Times New Roman" w:cs="Times New Roman"/>
          <w:sz w:val="24"/>
          <w:szCs w:val="24"/>
        </w:rPr>
        <w:t>преподаватель</w:t>
      </w:r>
    </w:p>
    <w:p w14:paraId="4BF83755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F8608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D75A5B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62476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659F48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08105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68370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138B1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CAD35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1A3AA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48B2D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A00E4E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F5A37C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19A5A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F5D17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671803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B4FE05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5D81A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44CC9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69E21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312BA3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7F66A4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291690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369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5A785243" w14:textId="77777777" w:rsidTr="001730F8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509B5AE2" w14:textId="77777777" w:rsidTr="00EC08FE">
              <w:tc>
                <w:tcPr>
                  <w:tcW w:w="8364" w:type="dxa"/>
                </w:tcPr>
                <w:p w14:paraId="4F78493A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549E1BBF" w14:textId="77777777" w:rsidR="00EC08FE" w:rsidRPr="001730F8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73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6FE0D6AB" w14:textId="77777777" w:rsidTr="00EC08FE">
              <w:tc>
                <w:tcPr>
                  <w:tcW w:w="8364" w:type="dxa"/>
                  <w:hideMark/>
                </w:tcPr>
                <w:p w14:paraId="72FA6A8A" w14:textId="2F732C54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ОБЩАЯ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ХАРАКТЕРИСТИКА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РАБОЧЕЙ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ПРОГРАММЫ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0BD61331" w14:textId="55A85ED3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ДИСЦИПЛИНЫ</w:t>
                  </w:r>
                </w:p>
              </w:tc>
              <w:tc>
                <w:tcPr>
                  <w:tcW w:w="1275" w:type="dxa"/>
                </w:tcPr>
                <w:p w14:paraId="2EAAF75F" w14:textId="77777777" w:rsidR="00EC08FE" w:rsidRPr="001730F8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73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587AC0A0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1F985230" w14:textId="4EE3E236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СОДЕРЖАНИЕ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ДИСЦИПЛИНЫ</w:t>
                  </w:r>
                </w:p>
              </w:tc>
              <w:tc>
                <w:tcPr>
                  <w:tcW w:w="1275" w:type="dxa"/>
                </w:tcPr>
                <w:p w14:paraId="3195BCDA" w14:textId="4855521E" w:rsidR="00EC08FE" w:rsidRPr="001730F8" w:rsidRDefault="00B1389D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6804BC85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783C9443" w14:textId="3F3EFCB4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</w:t>
                  </w:r>
                  <w:r w:rsidR="00D3435E">
                    <w:rPr>
                      <w:b/>
                      <w:bCs/>
                    </w:rPr>
                    <w:t xml:space="preserve"> </w:t>
                  </w:r>
                  <w:r w:rsidRPr="009105AA">
                    <w:rPr>
                      <w:b/>
                      <w:bCs/>
                    </w:rPr>
                    <w:t>РЕАЛИЗАЦИИ</w:t>
                  </w:r>
                  <w:r w:rsidR="00D3435E">
                    <w:rPr>
                      <w:b/>
                      <w:bCs/>
                    </w:rPr>
                    <w:t xml:space="preserve"> </w:t>
                  </w:r>
                  <w:r w:rsidRPr="009105AA">
                    <w:rPr>
                      <w:b/>
                      <w:bCs/>
                    </w:rPr>
                    <w:t>ПРОГРАММЫ</w:t>
                  </w:r>
                  <w:r w:rsidR="00D3435E">
                    <w:rPr>
                      <w:b/>
                      <w:bCs/>
                    </w:rPr>
                    <w:t xml:space="preserve"> </w:t>
                  </w:r>
                  <w:r w:rsidRPr="009105AA">
                    <w:rPr>
                      <w:b/>
                      <w:bCs/>
                    </w:rPr>
                    <w:t>УЧЕБНОЙ</w:t>
                  </w:r>
                  <w:r w:rsidR="00D3435E">
                    <w:rPr>
                      <w:b/>
                      <w:bCs/>
                    </w:rPr>
                    <w:t xml:space="preserve"> </w:t>
                  </w:r>
                  <w:r w:rsidRPr="009105AA">
                    <w:rPr>
                      <w:b/>
                      <w:bCs/>
                    </w:rPr>
                    <w:t>ДИСЦИПЛИНЫ</w:t>
                  </w:r>
                </w:p>
              </w:tc>
              <w:tc>
                <w:tcPr>
                  <w:tcW w:w="1275" w:type="dxa"/>
                </w:tcPr>
                <w:p w14:paraId="4710BBE3" w14:textId="5901DE95" w:rsidR="00EC08FE" w:rsidRPr="001730F8" w:rsidRDefault="00B1389D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105AA" w14:paraId="1B2E00B5" w14:textId="77777777" w:rsidTr="00EC08FE">
              <w:tc>
                <w:tcPr>
                  <w:tcW w:w="8364" w:type="dxa"/>
                  <w:hideMark/>
                </w:tcPr>
                <w:p w14:paraId="18C117FB" w14:textId="42EA706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ОЦЕНКА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РЕЗУЛЬТАТОВ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ОСВОЕНИЯ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</w:t>
                  </w:r>
                  <w:r w:rsidR="00D343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ДИСЦИПЛИНЫ</w:t>
                  </w:r>
                </w:p>
              </w:tc>
              <w:tc>
                <w:tcPr>
                  <w:tcW w:w="1275" w:type="dxa"/>
                </w:tcPr>
                <w:p w14:paraId="42C1AD9C" w14:textId="1635550F" w:rsidR="00EC08FE" w:rsidRPr="001730F8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73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B138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4EDDDAB9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301CC32D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54F8C807" w14:textId="5B258E8F" w:rsidR="0042129F" w:rsidRPr="00CF1612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CF1612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ОБЩАЯ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РАБОЧЕЙ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1E9FC3" w14:textId="70760BB2" w:rsidR="0042129F" w:rsidRPr="00CF1612" w:rsidRDefault="0042129F" w:rsidP="002745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1612">
        <w:rPr>
          <w:rFonts w:ascii="Times New Roman" w:hAnsi="Times New Roman" w:cs="Times New Roman"/>
          <w:b/>
          <w:sz w:val="24"/>
          <w:szCs w:val="24"/>
        </w:rPr>
        <w:t>1.1.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Место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в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EC08FE" w:rsidRPr="00CF1612">
        <w:rPr>
          <w:rFonts w:ascii="Times New Roman" w:hAnsi="Times New Roman" w:cs="Times New Roman"/>
          <w:sz w:val="24"/>
          <w:szCs w:val="24"/>
        </w:rPr>
        <w:t>.</w:t>
      </w:r>
    </w:p>
    <w:p w14:paraId="2B229E6A" w14:textId="38E2115D" w:rsidR="00E93BCC" w:rsidRPr="009105AA" w:rsidRDefault="00E93BCC" w:rsidP="00E93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6572E6" w:rsidRPr="006572E6">
        <w:rPr>
          <w:rFonts w:ascii="Times New Roman" w:hAnsi="Times New Roman" w:cs="Times New Roman"/>
          <w:sz w:val="24"/>
          <w:szCs w:val="24"/>
        </w:rPr>
        <w:t xml:space="preserve">ОП.08. </w:t>
      </w:r>
      <w:r w:rsidR="006572E6">
        <w:rPr>
          <w:rFonts w:ascii="Times New Roman" w:hAnsi="Times New Roman" w:cs="Times New Roman"/>
          <w:sz w:val="24"/>
          <w:szCs w:val="24"/>
        </w:rPr>
        <w:t>О</w:t>
      </w:r>
      <w:r w:rsidR="006572E6" w:rsidRPr="006572E6">
        <w:rPr>
          <w:rFonts w:ascii="Times New Roman" w:hAnsi="Times New Roman" w:cs="Times New Roman"/>
          <w:sz w:val="24"/>
          <w:szCs w:val="24"/>
        </w:rPr>
        <w:t xml:space="preserve">сновы проектирования баз данных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1CE3F946" w14:textId="4561D8E4" w:rsidR="00EC08FE" w:rsidRDefault="00E93BCC" w:rsidP="00E93B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6572E6" w:rsidRPr="006572E6">
        <w:rPr>
          <w:rFonts w:ascii="Times New Roman" w:hAnsi="Times New Roman" w:cs="Times New Roman"/>
          <w:sz w:val="24"/>
          <w:szCs w:val="24"/>
        </w:rPr>
        <w:t xml:space="preserve">ОП.08. </w:t>
      </w:r>
      <w:r w:rsidR="006572E6">
        <w:rPr>
          <w:rFonts w:ascii="Times New Roman" w:hAnsi="Times New Roman" w:cs="Times New Roman"/>
          <w:sz w:val="24"/>
          <w:szCs w:val="24"/>
        </w:rPr>
        <w:t>О</w:t>
      </w:r>
      <w:r w:rsidR="006572E6" w:rsidRPr="006572E6">
        <w:rPr>
          <w:rFonts w:ascii="Times New Roman" w:hAnsi="Times New Roman" w:cs="Times New Roman"/>
          <w:sz w:val="24"/>
          <w:szCs w:val="24"/>
        </w:rPr>
        <w:t>сновы проектирования баз данных</w:t>
      </w:r>
      <w:r w:rsidRPr="00867FE8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как:</w:t>
      </w:r>
      <w:r w:rsidRPr="00E93BCC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ОГСЭ.03 </w:t>
      </w:r>
      <w:r w:rsidRPr="00E93BCC">
        <w:rPr>
          <w:rFonts w:ascii="Times New Roman" w:hAnsi="Times New Roman" w:cs="Times New Roman"/>
          <w:sz w:val="24"/>
          <w:szCs w:val="24"/>
        </w:rPr>
        <w:t xml:space="preserve">Иностранный язык в профессиональной 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ОП.03 </w:t>
      </w:r>
      <w:r w:rsidRPr="00E93BCC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3BCC">
        <w:rPr>
          <w:rFonts w:ascii="Times New Roman" w:hAnsi="Times New Roman" w:cs="Times New Roman"/>
          <w:sz w:val="24"/>
          <w:szCs w:val="24"/>
        </w:rPr>
        <w:t>ОП.04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3BCC">
        <w:rPr>
          <w:rFonts w:ascii="Times New Roman" w:hAnsi="Times New Roman" w:cs="Times New Roman"/>
          <w:sz w:val="24"/>
          <w:szCs w:val="24"/>
        </w:rPr>
        <w:t>Основы алгоритмизации и программирования</w:t>
      </w:r>
      <w:r w:rsidR="00EC08FE" w:rsidRPr="00CF1612">
        <w:rPr>
          <w:rFonts w:ascii="Times New Roman" w:hAnsi="Times New Roman" w:cs="Times New Roman"/>
          <w:sz w:val="24"/>
          <w:szCs w:val="24"/>
        </w:rPr>
        <w:t>.</w:t>
      </w:r>
    </w:p>
    <w:p w14:paraId="18E52ED8" w14:textId="77777777" w:rsidR="002745CE" w:rsidRPr="00CF1612" w:rsidRDefault="002745CE" w:rsidP="002745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EA873" w14:textId="2BACAA63" w:rsidR="0042129F" w:rsidRPr="00CF1612" w:rsidRDefault="0042129F" w:rsidP="002745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F1612">
        <w:rPr>
          <w:rFonts w:ascii="Times New Roman" w:hAnsi="Times New Roman" w:cs="Times New Roman"/>
          <w:b/>
          <w:sz w:val="24"/>
          <w:szCs w:val="24"/>
        </w:rPr>
        <w:t>1.2.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Цель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и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1612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536"/>
      </w:tblGrid>
      <w:tr w:rsidR="0042129F" w:rsidRPr="00E65C6C" w14:paraId="2696CF9B" w14:textId="77777777" w:rsidTr="002745CE">
        <w:trPr>
          <w:trHeight w:val="649"/>
        </w:trPr>
        <w:tc>
          <w:tcPr>
            <w:tcW w:w="1129" w:type="dxa"/>
            <w:hideMark/>
          </w:tcPr>
          <w:p w14:paraId="28F1428F" w14:textId="77777777" w:rsidR="0042129F" w:rsidRPr="00CF1612" w:rsidRDefault="0042129F" w:rsidP="0027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4A932850" w14:textId="2673899C" w:rsidR="0042129F" w:rsidRPr="00CF1612" w:rsidRDefault="0042129F" w:rsidP="0027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941" w:type="dxa"/>
            <w:hideMark/>
          </w:tcPr>
          <w:p w14:paraId="0A7E6007" w14:textId="77777777" w:rsidR="0042129F" w:rsidRPr="00CF1612" w:rsidRDefault="0042129F" w:rsidP="0027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hideMark/>
          </w:tcPr>
          <w:p w14:paraId="2D36B3A7" w14:textId="77777777" w:rsidR="0042129F" w:rsidRPr="00CF1612" w:rsidRDefault="0042129F" w:rsidP="0027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CF1612" w:rsidRPr="009105AA" w14:paraId="78E5A022" w14:textId="77777777" w:rsidTr="002745CE">
        <w:trPr>
          <w:trHeight w:val="212"/>
        </w:trPr>
        <w:tc>
          <w:tcPr>
            <w:tcW w:w="1129" w:type="dxa"/>
          </w:tcPr>
          <w:p w14:paraId="02A74128" w14:textId="6E5AF8A3" w:rsidR="00CF1612" w:rsidRPr="00CF1612" w:rsidRDefault="00CF1612" w:rsidP="00274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01-ОК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05,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09-ОК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10;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1.2,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1.5</w:t>
            </w:r>
          </w:p>
        </w:tc>
        <w:tc>
          <w:tcPr>
            <w:tcW w:w="3941" w:type="dxa"/>
          </w:tcPr>
          <w:p w14:paraId="657B58D2" w14:textId="0EA0D654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реляционную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базу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480B6075" w14:textId="1186146A" w:rsidR="00CF1612" w:rsidRPr="00E65C6C" w:rsidRDefault="00CF1612" w:rsidP="002745C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извлечения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сведений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4536" w:type="dxa"/>
          </w:tcPr>
          <w:p w14:paraId="7780561F" w14:textId="15C5106E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1174D980" w14:textId="51F2B28D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4AC8CF41" w14:textId="08D3C536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изобразительные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используемые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ER-моделировании.</w:t>
            </w:r>
          </w:p>
          <w:p w14:paraId="14C3BC98" w14:textId="58866392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алгебры.</w:t>
            </w:r>
          </w:p>
          <w:p w14:paraId="3426CDBD" w14:textId="4CF4FABC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непротиворечивости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целостности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4FAFA02E" w14:textId="0AD2AA33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1FA0DA5B" w14:textId="703F59DB" w:rsidR="00CF1612" w:rsidRPr="00CF1612" w:rsidRDefault="00CF1612" w:rsidP="002745C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612">
              <w:rPr>
                <w:rFonts w:ascii="Times New Roman" w:hAnsi="Times New Roman" w:cs="Times New Roman"/>
                <w:sz w:val="24"/>
                <w:szCs w:val="24"/>
              </w:rPr>
              <w:t>SQL.</w:t>
            </w:r>
          </w:p>
        </w:tc>
      </w:tr>
    </w:tbl>
    <w:p w14:paraId="1A27CB71" w14:textId="77777777" w:rsidR="00E93BCC" w:rsidRDefault="00E93BCC" w:rsidP="00E93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3B45D56" w14:textId="77777777" w:rsidR="00E93BCC" w:rsidRPr="009105AA" w:rsidRDefault="00E93BCC" w:rsidP="00E93B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E93BCC" w:rsidRPr="004D02C2" w14:paraId="7D5CC039" w14:textId="77777777" w:rsidTr="006572E6">
        <w:tc>
          <w:tcPr>
            <w:tcW w:w="7088" w:type="dxa"/>
          </w:tcPr>
          <w:p w14:paraId="396D50F5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1C7A0FE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52780FE2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6306223F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E93BCC" w:rsidRPr="004D02C2" w14:paraId="47D3C1D7" w14:textId="77777777" w:rsidTr="006572E6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FBA246" w14:textId="77777777" w:rsidR="00E93BCC" w:rsidRPr="004D02C2" w:rsidRDefault="00E93BCC" w:rsidP="006572E6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3F2DC1">
              <w:rPr>
                <w:rFonts w:ascii="Times New Roman" w:hAnsi="Times New Roman"/>
                <w:sz w:val="24"/>
                <w:szCs w:val="24"/>
              </w:rPr>
              <w:br/>
            </w:r>
            <w:r w:rsidRPr="003F2D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жизни Демонстрирующий позитивное отношение </w:t>
            </w:r>
            <w:r w:rsidRPr="003F2DC1">
              <w:rPr>
                <w:rFonts w:ascii="Times New Roman" w:hAnsi="Times New Roman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 w:rsidRPr="003F2DC1">
              <w:rPr>
                <w:rFonts w:ascii="Times New Roman" w:hAnsi="Times New Roman"/>
                <w:sz w:val="24"/>
                <w:szCs w:val="24"/>
              </w:rPr>
              <w:br/>
              <w:t xml:space="preserve">на самообразование и профессиональную переподготовку </w:t>
            </w:r>
            <w:r w:rsidRPr="003F2DC1">
              <w:rPr>
                <w:rFonts w:ascii="Times New Roman" w:hAnsi="Times New Roman"/>
                <w:sz w:val="24"/>
                <w:szCs w:val="24"/>
              </w:rPr>
              <w:br/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14:paraId="288D17B8" w14:textId="77777777" w:rsidR="00E93BCC" w:rsidRPr="004D02C2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4</w:t>
            </w:r>
          </w:p>
        </w:tc>
      </w:tr>
      <w:tr w:rsidR="00E93BCC" w:rsidRPr="004D02C2" w14:paraId="735B0C28" w14:textId="77777777" w:rsidTr="006572E6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01ECA" w14:textId="77777777" w:rsidR="00E93BCC" w:rsidRPr="003F2DC1" w:rsidRDefault="00E93BCC" w:rsidP="006572E6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14:paraId="7BD9F363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E93BCC" w:rsidRPr="004D02C2" w14:paraId="23C294DA" w14:textId="77777777" w:rsidTr="006572E6">
        <w:tc>
          <w:tcPr>
            <w:tcW w:w="9356" w:type="dxa"/>
            <w:gridSpan w:val="2"/>
            <w:vAlign w:val="center"/>
          </w:tcPr>
          <w:p w14:paraId="06882C3B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31159359" w14:textId="77777777" w:rsidR="00E93BCC" w:rsidRPr="004D02C2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E93BCC" w:rsidRPr="004D02C2" w14:paraId="521AD953" w14:textId="77777777" w:rsidTr="006572E6">
        <w:tc>
          <w:tcPr>
            <w:tcW w:w="7088" w:type="dxa"/>
          </w:tcPr>
          <w:p w14:paraId="7AD528A9" w14:textId="77777777" w:rsidR="00E93BCC" w:rsidRPr="003F2DC1" w:rsidRDefault="00E93BCC" w:rsidP="00657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5E85E7CF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E93BCC" w:rsidRPr="004D02C2" w14:paraId="7D98E73B" w14:textId="77777777" w:rsidTr="006572E6">
        <w:tc>
          <w:tcPr>
            <w:tcW w:w="7088" w:type="dxa"/>
          </w:tcPr>
          <w:p w14:paraId="6B1018EB" w14:textId="77777777" w:rsidR="00E93BCC" w:rsidRPr="003F2DC1" w:rsidRDefault="00E93BCC" w:rsidP="00657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6398F26B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E93BCC" w:rsidRPr="004D02C2" w14:paraId="7BA05301" w14:textId="77777777" w:rsidTr="006572E6">
        <w:tc>
          <w:tcPr>
            <w:tcW w:w="7088" w:type="dxa"/>
          </w:tcPr>
          <w:p w14:paraId="6DEBC601" w14:textId="77777777" w:rsidR="00E93BCC" w:rsidRPr="003F2DC1" w:rsidRDefault="00E93BCC" w:rsidP="00657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09181312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E93BCC" w:rsidRPr="004D02C2" w14:paraId="2EA4ACA4" w14:textId="77777777" w:rsidTr="006572E6">
        <w:tc>
          <w:tcPr>
            <w:tcW w:w="9356" w:type="dxa"/>
            <w:gridSpan w:val="2"/>
            <w:vAlign w:val="center"/>
          </w:tcPr>
          <w:p w14:paraId="509D59C7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3F8A106B" w14:textId="77777777" w:rsidR="00E93BCC" w:rsidRPr="004D02C2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3F2DC1">
              <w:rPr>
                <w:rFonts w:ascii="Times New Roman" w:hAnsi="Times New Roman"/>
              </w:rPr>
              <w:t xml:space="preserve"> </w:t>
            </w:r>
          </w:p>
        </w:tc>
      </w:tr>
      <w:tr w:rsidR="00E93BCC" w:rsidRPr="004D02C2" w14:paraId="33DF88BB" w14:textId="77777777" w:rsidTr="006572E6">
        <w:tc>
          <w:tcPr>
            <w:tcW w:w="7088" w:type="dxa"/>
          </w:tcPr>
          <w:p w14:paraId="7E7FEC43" w14:textId="77777777" w:rsidR="00E93BCC" w:rsidRPr="003F2DC1" w:rsidRDefault="00E93BCC" w:rsidP="006572E6">
            <w:pPr>
              <w:pStyle w:val="Default"/>
              <w:rPr>
                <w:color w:val="auto"/>
                <w:sz w:val="23"/>
                <w:szCs w:val="23"/>
              </w:rPr>
            </w:pPr>
            <w:r w:rsidRPr="003F2DC1">
              <w:rPr>
                <w:color w:val="auto"/>
                <w:sz w:val="23"/>
                <w:szCs w:val="23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14:paraId="0C97BAA2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E93BCC" w:rsidRPr="004D02C2" w14:paraId="49C40FFF" w14:textId="77777777" w:rsidTr="006572E6">
        <w:tc>
          <w:tcPr>
            <w:tcW w:w="7088" w:type="dxa"/>
          </w:tcPr>
          <w:p w14:paraId="222D27E7" w14:textId="77777777" w:rsidR="00E93BCC" w:rsidRPr="003F2DC1" w:rsidRDefault="00E93BCC" w:rsidP="006572E6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3960986B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E93BCC" w:rsidRPr="004D02C2" w14:paraId="0D3DA6D5" w14:textId="77777777" w:rsidTr="006572E6">
        <w:tc>
          <w:tcPr>
            <w:tcW w:w="7088" w:type="dxa"/>
          </w:tcPr>
          <w:p w14:paraId="0AB6810F" w14:textId="77777777" w:rsidR="00E93BCC" w:rsidRPr="003F2DC1" w:rsidRDefault="00E93BCC" w:rsidP="006572E6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3F2DC1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1681D10D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E93BCC" w:rsidRPr="004D02C2" w14:paraId="4A8408B9" w14:textId="77777777" w:rsidTr="006572E6">
        <w:tc>
          <w:tcPr>
            <w:tcW w:w="9356" w:type="dxa"/>
            <w:gridSpan w:val="2"/>
            <w:vAlign w:val="center"/>
          </w:tcPr>
          <w:p w14:paraId="1135FB52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EF72645" w14:textId="77777777" w:rsidR="00E93BCC" w:rsidRPr="004D02C2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3F2DC1">
              <w:rPr>
                <w:rFonts w:ascii="Times New Roman" w:hAnsi="Times New Roman"/>
              </w:rPr>
              <w:t xml:space="preserve"> </w:t>
            </w:r>
          </w:p>
        </w:tc>
      </w:tr>
      <w:tr w:rsidR="00E93BCC" w:rsidRPr="004D02C2" w14:paraId="132B80B2" w14:textId="77777777" w:rsidTr="006572E6">
        <w:trPr>
          <w:trHeight w:val="163"/>
        </w:trPr>
        <w:tc>
          <w:tcPr>
            <w:tcW w:w="7088" w:type="dxa"/>
          </w:tcPr>
          <w:p w14:paraId="464F6B03" w14:textId="77777777" w:rsidR="00E93BCC" w:rsidRPr="003F2DC1" w:rsidRDefault="00E93BCC" w:rsidP="006572E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2DC1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6FC928B4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E93BCC" w:rsidRPr="004D02C2" w14:paraId="6A402B06" w14:textId="77777777" w:rsidTr="006572E6">
        <w:trPr>
          <w:trHeight w:val="235"/>
        </w:trPr>
        <w:tc>
          <w:tcPr>
            <w:tcW w:w="7088" w:type="dxa"/>
          </w:tcPr>
          <w:p w14:paraId="06F4F785" w14:textId="77777777" w:rsidR="00E93BCC" w:rsidRPr="003F2DC1" w:rsidRDefault="00E93BCC" w:rsidP="006572E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2DC1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7EC86E66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E93BCC" w:rsidRPr="004D02C2" w14:paraId="4A09DB08" w14:textId="77777777" w:rsidTr="006572E6">
        <w:tc>
          <w:tcPr>
            <w:tcW w:w="7088" w:type="dxa"/>
          </w:tcPr>
          <w:p w14:paraId="3ABF7BA4" w14:textId="77777777" w:rsidR="00E93BCC" w:rsidRPr="003F2DC1" w:rsidRDefault="00E93BCC" w:rsidP="006572E6">
            <w:pPr>
              <w:pStyle w:val="Default"/>
            </w:pPr>
            <w:r w:rsidRPr="003F2DC1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5EF72316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E93BCC" w:rsidRPr="004D02C2" w14:paraId="2D4C6EF8" w14:textId="77777777" w:rsidTr="006572E6">
        <w:tc>
          <w:tcPr>
            <w:tcW w:w="7088" w:type="dxa"/>
          </w:tcPr>
          <w:p w14:paraId="7724AC27" w14:textId="77777777" w:rsidR="00E93BCC" w:rsidRPr="003F2DC1" w:rsidRDefault="00E93BCC" w:rsidP="006572E6">
            <w:pPr>
              <w:pStyle w:val="Default"/>
            </w:pPr>
            <w:r w:rsidRPr="003F2DC1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54ED43BC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E93BCC" w:rsidRPr="004D02C2" w14:paraId="7C8DA73D" w14:textId="77777777" w:rsidTr="006572E6">
        <w:tc>
          <w:tcPr>
            <w:tcW w:w="9356" w:type="dxa"/>
            <w:gridSpan w:val="2"/>
            <w:vAlign w:val="center"/>
          </w:tcPr>
          <w:p w14:paraId="6849FA9B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91FF654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5A39F58A" w14:textId="77777777" w:rsidR="00E93BCC" w:rsidRPr="004D02C2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3F2DC1">
              <w:rPr>
                <w:rFonts w:ascii="Times New Roman" w:hAnsi="Times New Roman"/>
              </w:rPr>
              <w:t xml:space="preserve"> </w:t>
            </w:r>
          </w:p>
        </w:tc>
      </w:tr>
      <w:tr w:rsidR="00E93BCC" w:rsidRPr="004D02C2" w14:paraId="1DA2C220" w14:textId="77777777" w:rsidTr="006572E6">
        <w:tc>
          <w:tcPr>
            <w:tcW w:w="7088" w:type="dxa"/>
          </w:tcPr>
          <w:p w14:paraId="6155D5E1" w14:textId="77777777" w:rsidR="00E93BCC" w:rsidRPr="003F2DC1" w:rsidRDefault="00E93BCC" w:rsidP="006572E6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F2DC1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34FB095B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E93BCC" w:rsidRPr="006F296E" w14:paraId="344DA5B4" w14:textId="77777777" w:rsidTr="006572E6">
        <w:tc>
          <w:tcPr>
            <w:tcW w:w="7088" w:type="dxa"/>
          </w:tcPr>
          <w:p w14:paraId="07FE05D8" w14:textId="77777777" w:rsidR="00E93BCC" w:rsidRPr="003F2DC1" w:rsidRDefault="00E93BCC" w:rsidP="006572E6">
            <w:pPr>
              <w:pStyle w:val="Default"/>
              <w:rPr>
                <w:color w:val="auto"/>
                <w:sz w:val="23"/>
                <w:szCs w:val="23"/>
              </w:rPr>
            </w:pPr>
            <w:r w:rsidRPr="003F2DC1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3732D622" w14:textId="77777777" w:rsidR="00E93BCC" w:rsidRPr="003F2DC1" w:rsidRDefault="00E93BCC" w:rsidP="006572E6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2DC1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21DAAB95" w14:textId="77777777" w:rsidR="00E93BCC" w:rsidRPr="009105AA" w:rsidRDefault="00E93BCC" w:rsidP="00E93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3D38B5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5A054EF" w14:textId="77777777" w:rsidR="00B1389D" w:rsidRDefault="00B138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3B53112" w14:textId="170CEB01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C9D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C9D">
        <w:rPr>
          <w:rFonts w:ascii="Times New Roman" w:hAnsi="Times New Roman" w:cs="Times New Roman"/>
          <w:b/>
          <w:sz w:val="24"/>
          <w:szCs w:val="24"/>
        </w:rPr>
        <w:t>И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C9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C9D">
        <w:rPr>
          <w:rFonts w:ascii="Times New Roman" w:hAnsi="Times New Roman" w:cs="Times New Roman"/>
          <w:b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C9D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287E06" w14:textId="2992801E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Объем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и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виды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0D82F5CD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750AB" w14:textId="28748CEF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E9B92" w14:textId="7541D835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r w:rsidR="00D343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EC08FE" w:rsidRPr="009105AA" w14:paraId="36033EBB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C7111" w14:textId="70A38E6A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A90D7" w14:textId="43FF182C" w:rsidR="00EC08FE" w:rsidRPr="00E65C6C" w:rsidRDefault="0033254E" w:rsidP="00E93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93BCC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C86667" w:rsidRPr="009105AA" w14:paraId="1EA19B15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1DFAC" w14:textId="4A2DA5B6" w:rsidR="00C86667" w:rsidRPr="009105AA" w:rsidRDefault="00C86667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667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B48F" w14:textId="543B0BDC" w:rsidR="00C86667" w:rsidRPr="0033254E" w:rsidRDefault="00C86667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  <w:tr w:rsidR="00EC08FE" w:rsidRPr="009105AA" w14:paraId="10906E54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A4F5F" w14:textId="065D7AA4" w:rsidR="00EC08FE" w:rsidRPr="0033254E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взаимодействии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3CC47" w14:textId="710D7777" w:rsidR="00BC01AB" w:rsidRPr="0033254E" w:rsidRDefault="0033254E" w:rsidP="00E93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5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93BC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08FE" w:rsidRPr="009105AA" w14:paraId="67ACB244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53847" w14:textId="406EA0C3" w:rsidR="00EC08FE" w:rsidRPr="0033254E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25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54E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</w:tr>
      <w:tr w:rsidR="00EC08FE" w:rsidRPr="009105AA" w14:paraId="7B46180E" w14:textId="77777777" w:rsidTr="0033254E">
        <w:trPr>
          <w:trHeight w:val="98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3FB690" w14:textId="6938C85F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4BA6AE" w14:textId="77777777" w:rsidR="00EC08FE" w:rsidRPr="00E65C6C" w:rsidRDefault="0033254E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3254E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EC08FE" w:rsidRPr="009105AA" w14:paraId="4F30ABC1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A47E1" w14:textId="3B020DE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46EEF" w14:textId="049D7493" w:rsidR="00EC08FE" w:rsidRPr="00E65C6C" w:rsidRDefault="008A63DB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A63D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C08FE" w:rsidRPr="009105AA" w14:paraId="1A27F6D3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39D85E" w14:textId="5A0A57A5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E4C0A" w14:textId="77777777" w:rsidR="00EC08FE" w:rsidRPr="00E65C6C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C08FE" w:rsidRPr="009105AA" w14:paraId="49A68A20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90FE9" w14:textId="4C9456F2" w:rsidR="00EC08FE" w:rsidRPr="009105AA" w:rsidRDefault="008A63DB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</w:t>
            </w:r>
            <w:r w:rsidR="00D343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4329D" w14:textId="4A980BF0" w:rsidR="00EC08FE" w:rsidRPr="00E65C6C" w:rsidRDefault="00E93BCC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C08FE" w:rsidRPr="009105AA" w14:paraId="3891CFF3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DC658" w14:textId="5BA70B6D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</w:t>
            </w:r>
            <w:r w:rsidR="00D343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gramStart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</w:t>
            </w:r>
            <w:r w:rsidR="00D343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</w:t>
            </w:r>
            <w:proofErr w:type="gramEnd"/>
            <w:r w:rsidR="00D343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форме</w:t>
            </w:r>
            <w:r w:rsidR="00D343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="00D343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ED3D7" w14:textId="029C2F45" w:rsidR="00EC08FE" w:rsidRPr="00E65C6C" w:rsidRDefault="00E93BCC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4CE365E2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4AC86951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057D1694" w14:textId="45CEB294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план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и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612" w:rsidRPr="008A63DB">
        <w:rPr>
          <w:rFonts w:ascii="Times New Roman" w:hAnsi="Times New Roman" w:cs="Times New Roman"/>
          <w:b/>
          <w:sz w:val="24"/>
          <w:szCs w:val="24"/>
        </w:rPr>
        <w:t>ОП.08.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612" w:rsidRPr="008A63DB">
        <w:rPr>
          <w:rFonts w:ascii="Times New Roman" w:hAnsi="Times New Roman" w:cs="Times New Roman"/>
          <w:b/>
          <w:sz w:val="24"/>
          <w:szCs w:val="24"/>
        </w:rPr>
        <w:t>ОСНОВЫ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612" w:rsidRPr="008A63DB">
        <w:rPr>
          <w:rFonts w:ascii="Times New Roman" w:hAnsi="Times New Roman" w:cs="Times New Roman"/>
          <w:b/>
          <w:sz w:val="24"/>
          <w:szCs w:val="24"/>
        </w:rPr>
        <w:t>ПРОЕКТИРОВАНИЯ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612" w:rsidRPr="008A63DB">
        <w:rPr>
          <w:rFonts w:ascii="Times New Roman" w:hAnsi="Times New Roman" w:cs="Times New Roman"/>
          <w:b/>
          <w:sz w:val="24"/>
          <w:szCs w:val="24"/>
        </w:rPr>
        <w:t>БАЗ</w:t>
      </w:r>
      <w:r w:rsidR="00D3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612" w:rsidRPr="008A63DB">
        <w:rPr>
          <w:rFonts w:ascii="Times New Roman" w:hAnsi="Times New Roman" w:cs="Times New Roman"/>
          <w:b/>
          <w:sz w:val="24"/>
          <w:szCs w:val="24"/>
        </w:rPr>
        <w:t>ДАННЫХ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458"/>
        <w:gridCol w:w="15"/>
        <w:gridCol w:w="8408"/>
        <w:gridCol w:w="1760"/>
        <w:gridCol w:w="1836"/>
      </w:tblGrid>
      <w:tr w:rsidR="00440FA7" w:rsidRPr="009105AA" w14:paraId="5D9188CA" w14:textId="77777777" w:rsidTr="005E5039">
        <w:trPr>
          <w:trHeight w:val="20"/>
        </w:trPr>
        <w:tc>
          <w:tcPr>
            <w:tcW w:w="725" w:type="pct"/>
          </w:tcPr>
          <w:p w14:paraId="2AD7F08D" w14:textId="56F029E0" w:rsidR="00440FA7" w:rsidRPr="00264078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D3435E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="00D3435E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3" w:type="pct"/>
            <w:gridSpan w:val="3"/>
          </w:tcPr>
          <w:p w14:paraId="39342152" w14:textId="0FC35938" w:rsidR="00440FA7" w:rsidRPr="00264078" w:rsidRDefault="00440FA7" w:rsidP="00AC14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материала,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работы,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занятия,</w:t>
            </w:r>
            <w:r w:rsidR="00D3435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D3435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D3435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="00D3435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="00D3435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D3435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603" w:type="pct"/>
          </w:tcPr>
          <w:p w14:paraId="2F5E6F2A" w14:textId="77777777" w:rsidR="00C86667" w:rsidRPr="00C86667" w:rsidRDefault="00C86667" w:rsidP="00C86667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6667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Объем часов/ </w:t>
            </w:r>
          </w:p>
          <w:p w14:paraId="54DB7852" w14:textId="77777777" w:rsidR="00C86667" w:rsidRPr="00C86667" w:rsidRDefault="00C86667" w:rsidP="00C86667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86667">
              <w:rPr>
                <w:rFonts w:ascii="Times New Roman" w:hAnsi="Times New Roman" w:cs="Times New Roman"/>
                <w:b/>
                <w:sz w:val="20"/>
                <w:szCs w:val="24"/>
              </w:rPr>
              <w:t>в том числе в форме практической</w:t>
            </w:r>
          </w:p>
          <w:p w14:paraId="1FEF274D" w14:textId="02A3C85F" w:rsidR="00440FA7" w:rsidRPr="00264078" w:rsidRDefault="00C86667" w:rsidP="00C86667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667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629" w:type="pct"/>
          </w:tcPr>
          <w:p w14:paraId="34C366A7" w14:textId="605888B7" w:rsidR="00440FA7" w:rsidRPr="00264078" w:rsidRDefault="00440FA7" w:rsidP="00AC148D">
            <w:pPr>
              <w:pStyle w:val="TableParagraph"/>
              <w:ind w:left="-108"/>
              <w:jc w:val="center"/>
              <w:rPr>
                <w:b/>
                <w:sz w:val="24"/>
                <w:szCs w:val="24"/>
              </w:rPr>
            </w:pPr>
            <w:r w:rsidRPr="00264078">
              <w:rPr>
                <w:b/>
                <w:sz w:val="24"/>
                <w:szCs w:val="24"/>
              </w:rPr>
              <w:t>Коды</w:t>
            </w:r>
            <w:r w:rsidR="00D3435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64078">
              <w:rPr>
                <w:b/>
                <w:sz w:val="24"/>
                <w:szCs w:val="24"/>
              </w:rPr>
              <w:t>формируемых</w:t>
            </w:r>
          </w:p>
          <w:p w14:paraId="4745D88E" w14:textId="77777777" w:rsidR="00440FA7" w:rsidRPr="00264078" w:rsidRDefault="00440FA7" w:rsidP="00AC148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440FA7" w:rsidRPr="009105AA" w14:paraId="163B05B0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333998FB" w14:textId="6974F1CC" w:rsidR="00440FA7" w:rsidRPr="00264078" w:rsidRDefault="00AB1613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понятия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данных</w:t>
            </w:r>
          </w:p>
        </w:tc>
        <w:tc>
          <w:tcPr>
            <w:tcW w:w="3043" w:type="pct"/>
            <w:gridSpan w:val="3"/>
          </w:tcPr>
          <w:p w14:paraId="43AEA8BB" w14:textId="6A1266B9" w:rsidR="00440FA7" w:rsidRPr="00264078" w:rsidRDefault="00440FA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</w:p>
        </w:tc>
        <w:tc>
          <w:tcPr>
            <w:tcW w:w="603" w:type="pct"/>
            <w:vMerge w:val="restart"/>
          </w:tcPr>
          <w:p w14:paraId="1E8BD5B8" w14:textId="6D4EE2B6" w:rsidR="00440FA7" w:rsidRPr="002F7C0B" w:rsidRDefault="00E93BCC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 w:val="restart"/>
          </w:tcPr>
          <w:p w14:paraId="7592A7C4" w14:textId="2FBF8E86" w:rsidR="00440FA7" w:rsidRPr="00457287" w:rsidRDefault="0045728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01-ОК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05,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09-ОК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10;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1.2,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</w:tr>
      <w:tr w:rsidR="00264078" w:rsidRPr="009105AA" w14:paraId="2C7D6763" w14:textId="77777777" w:rsidTr="005E5039">
        <w:trPr>
          <w:trHeight w:val="20"/>
        </w:trPr>
        <w:tc>
          <w:tcPr>
            <w:tcW w:w="725" w:type="pct"/>
            <w:vMerge/>
          </w:tcPr>
          <w:p w14:paraId="502F8BFF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B1A9ADD" w14:textId="13DF0A5D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</w:tcPr>
          <w:p w14:paraId="56B3F955" w14:textId="0B487A35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возникновения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Данные,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область,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компьютерных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базами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(СУБД).</w:t>
            </w:r>
          </w:p>
        </w:tc>
        <w:tc>
          <w:tcPr>
            <w:tcW w:w="603" w:type="pct"/>
            <w:vMerge/>
          </w:tcPr>
          <w:p w14:paraId="5171250B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CA6F7CD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6F3F979" w14:textId="77777777" w:rsidTr="005E5039">
        <w:trPr>
          <w:trHeight w:val="20"/>
        </w:trPr>
        <w:tc>
          <w:tcPr>
            <w:tcW w:w="725" w:type="pct"/>
            <w:vMerge/>
          </w:tcPr>
          <w:p w14:paraId="67EECEF3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F86311E" w14:textId="6E9D4B1A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</w:tcPr>
          <w:p w14:paraId="6A173ADD" w14:textId="6B2CA8ED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hyperlink r:id="rId9" w:anchor=".D0.9E.D1.81.D0.BD.D0.BE.D0.B2.D0.BD.D1.8B.D0.B5_.D0.BF.D0.BE.D0.BD.D1.8F.D1.82.D0.B8.D1.8F_.D0.B1.D0.B0.D0.B7_.D0.B4.D0.B0.D0.BD.D0.BD.D1.8B.D1.85" w:history="1">
              <w:r w:rsidR="00D3435E">
                <w:rPr>
                  <w:rStyle w:val="tocnumber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Основные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понятия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баз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данных</w:t>
              </w:r>
            </w:hyperlink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10" w:anchor=".D0.9A.D0.BB.D0.B0.D1.81.D1.81.D0.B8.D1.84.D0.B8.D0.BA.D0.B0.D1.86.D0.B8.D1.8F_.D0.B1.D0.B0.D0.B7_.D0.B4.D0.B0.D0.BD.D0.BD.D1.8B.D1.85" w:history="1">
              <w:r w:rsidR="00D3435E">
                <w:rPr>
                  <w:rStyle w:val="tocnumber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Классификация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баз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данных</w:t>
              </w:r>
            </w:hyperlink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4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anchor=".D0.98.D1.81.D0.BF.D0.BE.D0.BB.D1.8C.D0.B7.D0.BE.D0.B2.D0.B0.D0.BD.D0.B8.D0.B5_.D0.A1.D0.A3.D0.91.D0.94_Microsoft_Access_.D0.B4.D0.BB.D1.8F_.D1.81.D0.BE.D0.B7.D0.B4.D0.B0.D0.BD.D0.B8.D1.8F_.D0.B1.D0.B0.D0.B7_.D0.B4.D0.B0.D0.BD.D0.BD.D1.8B.D1.85" w:history="1"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Использование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СУБД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Microsoft</w:t>
              </w:r>
              <w:proofErr w:type="spellEnd"/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Access</w:t>
              </w:r>
              <w:proofErr w:type="spellEnd"/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для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создания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баз</w:t>
              </w:r>
              <w:r w:rsidR="00D3435E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264078">
                <w:rPr>
                  <w:rStyle w:val="toctext"/>
                  <w:rFonts w:ascii="Times New Roman" w:hAnsi="Times New Roman" w:cs="Times New Roman"/>
                  <w:sz w:val="24"/>
                  <w:szCs w:val="24"/>
                </w:rPr>
                <w:t>данных</w:t>
              </w:r>
            </w:hyperlink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</w:tcPr>
          <w:p w14:paraId="183A30DD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B715C70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5490E313" w14:textId="77777777" w:rsidTr="005E5039">
        <w:trPr>
          <w:trHeight w:val="20"/>
        </w:trPr>
        <w:tc>
          <w:tcPr>
            <w:tcW w:w="725" w:type="pct"/>
            <w:vMerge/>
          </w:tcPr>
          <w:p w14:paraId="7155F199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922716C" w14:textId="434D647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</w:tcPr>
          <w:p w14:paraId="0965F303" w14:textId="2D58739C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теории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</w:tcPr>
          <w:p w14:paraId="2728651A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3BB53F6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3C40DE9" w14:textId="77777777" w:rsidTr="005E5039">
        <w:trPr>
          <w:trHeight w:val="20"/>
        </w:trPr>
        <w:tc>
          <w:tcPr>
            <w:tcW w:w="725" w:type="pct"/>
            <w:vMerge/>
          </w:tcPr>
          <w:p w14:paraId="55644085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20C0862" w14:textId="3AC8DF9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22AA57D1" w14:textId="559FC881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предметной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BF7B9F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9A5ABFE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0399FF32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31445DB8" w14:textId="112D7608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Взаимосвязи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моделях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реляционный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подход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построению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моделей</w:t>
            </w:r>
          </w:p>
        </w:tc>
        <w:tc>
          <w:tcPr>
            <w:tcW w:w="3043" w:type="pct"/>
            <w:gridSpan w:val="3"/>
          </w:tcPr>
          <w:p w14:paraId="26CC2F77" w14:textId="460D1154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</w:p>
        </w:tc>
        <w:tc>
          <w:tcPr>
            <w:tcW w:w="603" w:type="pct"/>
            <w:vMerge w:val="restart"/>
          </w:tcPr>
          <w:p w14:paraId="0245B6FC" w14:textId="6A174327" w:rsidR="00264078" w:rsidRPr="002F7C0B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4789915A" w14:textId="7EC72C4C" w:rsidR="00264078" w:rsidRPr="00457287" w:rsidRDefault="00457287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01-ОК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05,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09-ОК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10;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1.2,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1.5</w:t>
            </w:r>
          </w:p>
        </w:tc>
      </w:tr>
      <w:tr w:rsidR="00264078" w:rsidRPr="009105AA" w14:paraId="1AD863F2" w14:textId="77777777" w:rsidTr="005E5039">
        <w:trPr>
          <w:trHeight w:val="20"/>
        </w:trPr>
        <w:tc>
          <w:tcPr>
            <w:tcW w:w="725" w:type="pct"/>
            <w:vMerge/>
          </w:tcPr>
          <w:p w14:paraId="45DFCEF2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612F314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</w:tcPr>
          <w:p w14:paraId="100425F4" w14:textId="3895EF61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Логическая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независимость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</w:p>
        </w:tc>
        <w:tc>
          <w:tcPr>
            <w:tcW w:w="603" w:type="pct"/>
            <w:vMerge/>
          </w:tcPr>
          <w:p w14:paraId="0A30B366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95EF48C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46D9C0D5" w14:textId="77777777" w:rsidTr="005E5039">
        <w:trPr>
          <w:trHeight w:val="20"/>
        </w:trPr>
        <w:tc>
          <w:tcPr>
            <w:tcW w:w="725" w:type="pct"/>
            <w:vMerge/>
          </w:tcPr>
          <w:p w14:paraId="7A7F0085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543E4B3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48A9A6EE" w14:textId="01FC4830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Типы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моделей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Реляционная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модель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F75D4B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66DA181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2BF6B862" w14:textId="77777777" w:rsidTr="005E5039">
        <w:trPr>
          <w:trHeight w:val="20"/>
        </w:trPr>
        <w:tc>
          <w:tcPr>
            <w:tcW w:w="725" w:type="pct"/>
            <w:vMerge/>
          </w:tcPr>
          <w:p w14:paraId="2AC78598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35CE65E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5DFE8F4B" w14:textId="6CAC681F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Реляционная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алгебра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9CC26B6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7F5CE42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7838AC3C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A8C79E7" w14:textId="3F70FAA1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проектирования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данных</w:t>
            </w:r>
          </w:p>
        </w:tc>
        <w:tc>
          <w:tcPr>
            <w:tcW w:w="3043" w:type="pct"/>
            <w:gridSpan w:val="3"/>
          </w:tcPr>
          <w:p w14:paraId="2A2D78E6" w14:textId="37E4F3C0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</w:p>
        </w:tc>
        <w:tc>
          <w:tcPr>
            <w:tcW w:w="603" w:type="pct"/>
            <w:vMerge w:val="restart"/>
          </w:tcPr>
          <w:p w14:paraId="2D83CB33" w14:textId="0DE28870" w:rsidR="00264078" w:rsidRPr="002F7C0B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34172D7C" w14:textId="1A8277AD" w:rsidR="00264078" w:rsidRPr="00457287" w:rsidRDefault="00457287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01-ОК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05,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09-ОК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10;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1.2,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1.5</w:t>
            </w:r>
          </w:p>
        </w:tc>
      </w:tr>
      <w:tr w:rsidR="00264078" w:rsidRPr="009105AA" w14:paraId="666DDBC9" w14:textId="77777777" w:rsidTr="005E5039">
        <w:trPr>
          <w:trHeight w:val="20"/>
        </w:trPr>
        <w:tc>
          <w:tcPr>
            <w:tcW w:w="725" w:type="pct"/>
            <w:vMerge/>
          </w:tcPr>
          <w:p w14:paraId="313470DC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3DA7386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</w:tcPr>
          <w:p w14:paraId="2E8EC016" w14:textId="6BEA2DF0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этапы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</w:tcPr>
          <w:p w14:paraId="356BCEC1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3E795E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731A8DA6" w14:textId="77777777" w:rsidTr="005E5039">
        <w:trPr>
          <w:trHeight w:val="20"/>
        </w:trPr>
        <w:tc>
          <w:tcPr>
            <w:tcW w:w="725" w:type="pct"/>
            <w:vMerge/>
          </w:tcPr>
          <w:p w14:paraId="1F95A24F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A8086F1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</w:tcPr>
          <w:p w14:paraId="3FC5A803" w14:textId="2214B8C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Концептуальное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</w:tcPr>
          <w:p w14:paraId="1CCB5A7A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05AB690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0A70F9C1" w14:textId="77777777" w:rsidTr="005E5039">
        <w:trPr>
          <w:trHeight w:val="20"/>
        </w:trPr>
        <w:tc>
          <w:tcPr>
            <w:tcW w:w="725" w:type="pct"/>
            <w:vMerge/>
          </w:tcPr>
          <w:p w14:paraId="5CB90340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0BEA875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6D517428" w14:textId="1F3AC2F5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Нормализация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8E212B2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3F433B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0FCCBC29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31E6D55E" w14:textId="6D4B437C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Проектирование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данных</w:t>
            </w:r>
          </w:p>
        </w:tc>
        <w:tc>
          <w:tcPr>
            <w:tcW w:w="3043" w:type="pct"/>
            <w:gridSpan w:val="3"/>
          </w:tcPr>
          <w:p w14:paraId="7F945840" w14:textId="67003983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</w:p>
        </w:tc>
        <w:tc>
          <w:tcPr>
            <w:tcW w:w="603" w:type="pct"/>
          </w:tcPr>
          <w:p w14:paraId="7DCAB16F" w14:textId="1D1A4008" w:rsidR="002F7C0B" w:rsidRPr="002F7C0B" w:rsidRDefault="002F7C0B" w:rsidP="00CA0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56/42</w:t>
            </w:r>
          </w:p>
          <w:p w14:paraId="790A9F09" w14:textId="77B8ECCF" w:rsidR="00264078" w:rsidRPr="00264078" w:rsidRDefault="00264078" w:rsidP="00CA08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 w:val="restart"/>
          </w:tcPr>
          <w:p w14:paraId="27840BFD" w14:textId="7B655297" w:rsidR="00264078" w:rsidRPr="00457287" w:rsidRDefault="00457287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01-ОК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05,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09-ОК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10;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1.2,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1.5</w:t>
            </w:r>
          </w:p>
        </w:tc>
      </w:tr>
      <w:tr w:rsidR="00264078" w:rsidRPr="009105AA" w14:paraId="73AEDF45" w14:textId="77777777" w:rsidTr="005E5039">
        <w:trPr>
          <w:trHeight w:val="20"/>
        </w:trPr>
        <w:tc>
          <w:tcPr>
            <w:tcW w:w="725" w:type="pct"/>
            <w:vMerge/>
          </w:tcPr>
          <w:p w14:paraId="3C5B1CCE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E6CCF40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</w:tcPr>
          <w:p w14:paraId="7F577781" w14:textId="18C8B27F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603" w:type="pct"/>
            <w:vMerge w:val="restart"/>
          </w:tcPr>
          <w:p w14:paraId="599084FA" w14:textId="0C61C048" w:rsidR="00264078" w:rsidRPr="00264078" w:rsidRDefault="002F7C0B" w:rsidP="00CA08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29" w:type="pct"/>
            <w:vMerge/>
            <w:vAlign w:val="center"/>
          </w:tcPr>
          <w:p w14:paraId="184A4111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66CE7052" w14:textId="77777777" w:rsidTr="005E5039">
        <w:trPr>
          <w:trHeight w:val="20"/>
        </w:trPr>
        <w:tc>
          <w:tcPr>
            <w:tcW w:w="725" w:type="pct"/>
            <w:vMerge/>
          </w:tcPr>
          <w:p w14:paraId="2B02AAD2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060142B" w14:textId="5930DF30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81" w:type="pct"/>
          </w:tcPr>
          <w:p w14:paraId="20F27799" w14:textId="0DB5EB9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конструктора.</w:t>
            </w:r>
          </w:p>
        </w:tc>
        <w:tc>
          <w:tcPr>
            <w:tcW w:w="603" w:type="pct"/>
            <w:vMerge/>
          </w:tcPr>
          <w:p w14:paraId="10E2ECBC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CA0905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0BDAF7D6" w14:textId="77777777" w:rsidTr="005E5039">
        <w:trPr>
          <w:trHeight w:val="20"/>
        </w:trPr>
        <w:tc>
          <w:tcPr>
            <w:tcW w:w="725" w:type="pct"/>
            <w:vMerge/>
          </w:tcPr>
          <w:p w14:paraId="1D3A1E11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9A02A86" w14:textId="16DD9E0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81" w:type="pct"/>
          </w:tcPr>
          <w:p w14:paraId="708C2C6F" w14:textId="6219989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запросов.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конструктора.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Автоматизация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запросов.</w:t>
            </w:r>
          </w:p>
        </w:tc>
        <w:tc>
          <w:tcPr>
            <w:tcW w:w="603" w:type="pct"/>
            <w:vMerge/>
          </w:tcPr>
          <w:p w14:paraId="4C91871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5F7BB59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C686155" w14:textId="77777777" w:rsidTr="005E5039">
        <w:trPr>
          <w:trHeight w:val="20"/>
        </w:trPr>
        <w:tc>
          <w:tcPr>
            <w:tcW w:w="725" w:type="pct"/>
            <w:vMerge/>
          </w:tcPr>
          <w:p w14:paraId="16B85FD1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A40913E" w14:textId="5234FDBA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</w:tcPr>
          <w:p w14:paraId="5A10D9D4" w14:textId="6A851AC2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интерфейса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пользователем</w:t>
            </w:r>
          </w:p>
        </w:tc>
        <w:tc>
          <w:tcPr>
            <w:tcW w:w="603" w:type="pct"/>
            <w:vMerge/>
          </w:tcPr>
          <w:p w14:paraId="53817FD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A12558A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98361E5" w14:textId="77777777" w:rsidTr="005E5039">
        <w:trPr>
          <w:trHeight w:val="20"/>
        </w:trPr>
        <w:tc>
          <w:tcPr>
            <w:tcW w:w="725" w:type="pct"/>
            <w:vMerge/>
          </w:tcPr>
          <w:p w14:paraId="0860A82C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F204F30" w14:textId="3F1C009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158ACEEA" w14:textId="39091094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.Характеристика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VBA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.Операторы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VBA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.Работа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файлами.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Диалоговые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окна.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9309ED5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94A113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2C8DE62" w14:textId="77777777" w:rsidTr="005E5039">
        <w:trPr>
          <w:trHeight w:val="20"/>
        </w:trPr>
        <w:tc>
          <w:tcPr>
            <w:tcW w:w="725" w:type="pct"/>
            <w:vMerge/>
          </w:tcPr>
          <w:p w14:paraId="6C6383DD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0C69412" w14:textId="0C8CB353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1D2B47D7" w14:textId="7559DAF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функции,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переменные,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константы.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переменных.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переменных.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06FB9A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9321E7F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70B46E11" w14:textId="77777777" w:rsidTr="005E5039">
        <w:trPr>
          <w:trHeight w:val="20"/>
        </w:trPr>
        <w:tc>
          <w:tcPr>
            <w:tcW w:w="725" w:type="pct"/>
            <w:vMerge/>
          </w:tcPr>
          <w:p w14:paraId="6613E252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3"/>
          </w:tcPr>
          <w:p w14:paraId="23DE4BCB" w14:textId="05101735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03" w:type="pct"/>
            <w:vMerge w:val="restart"/>
          </w:tcPr>
          <w:p w14:paraId="220E62B8" w14:textId="5407D7A3" w:rsidR="00264078" w:rsidRPr="00264078" w:rsidRDefault="00457287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629" w:type="pct"/>
            <w:vMerge/>
            <w:vAlign w:val="center"/>
          </w:tcPr>
          <w:p w14:paraId="1CEDFA9F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33BAADCB" w14:textId="77777777" w:rsidTr="005E5039">
        <w:trPr>
          <w:trHeight w:val="107"/>
        </w:trPr>
        <w:tc>
          <w:tcPr>
            <w:tcW w:w="725" w:type="pct"/>
            <w:vMerge/>
          </w:tcPr>
          <w:p w14:paraId="54EF66E1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F4AA45F" w14:textId="7D6ACE22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2"/>
          </w:tcPr>
          <w:p w14:paraId="6D90BA28" w14:textId="31BDD335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ключей.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442953A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963C648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6A1B4F90" w14:textId="77777777" w:rsidTr="005E5039">
        <w:trPr>
          <w:trHeight w:val="107"/>
        </w:trPr>
        <w:tc>
          <w:tcPr>
            <w:tcW w:w="725" w:type="pct"/>
            <w:vMerge/>
          </w:tcPr>
          <w:p w14:paraId="4E28808E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2D8A1F4" w14:textId="4F9C55FB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</w:tcPr>
          <w:p w14:paraId="4BC9C35D" w14:textId="701025A2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Редактирование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модификация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658A9B2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272D326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42155A06" w14:textId="77777777" w:rsidTr="005E5039">
        <w:trPr>
          <w:trHeight w:val="107"/>
        </w:trPr>
        <w:tc>
          <w:tcPr>
            <w:tcW w:w="725" w:type="pct"/>
            <w:vMerge/>
          </w:tcPr>
          <w:p w14:paraId="576C0878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68DB94F" w14:textId="349833E3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2"/>
          </w:tcPr>
          <w:p w14:paraId="660B041B" w14:textId="2902D67D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сортировки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фильтрации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одному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нескольким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полям.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FA97C0A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4086B9E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101EAA67" w14:textId="77777777" w:rsidTr="005E5039">
        <w:trPr>
          <w:trHeight w:val="107"/>
        </w:trPr>
        <w:tc>
          <w:tcPr>
            <w:tcW w:w="725" w:type="pct"/>
            <w:vMerge/>
          </w:tcPr>
          <w:p w14:paraId="5E763B06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8C348F1" w14:textId="3B473812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2"/>
          </w:tcPr>
          <w:p w14:paraId="76D237BD" w14:textId="382D1692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формы.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внешним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видом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9B146F7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0FC74EF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5217F227" w14:textId="77777777" w:rsidTr="005E5039">
        <w:trPr>
          <w:trHeight w:val="107"/>
        </w:trPr>
        <w:tc>
          <w:tcPr>
            <w:tcW w:w="725" w:type="pct"/>
            <w:vMerge/>
          </w:tcPr>
          <w:p w14:paraId="0E16F092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117B741" w14:textId="3D6EECE1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2"/>
          </w:tcPr>
          <w:p w14:paraId="25DE0484" w14:textId="2107A8A2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интерфейса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формы.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исполняемого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16015DE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E33BE49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7D8B4B2D" w14:textId="77777777" w:rsidTr="005E5039">
        <w:trPr>
          <w:trHeight w:val="107"/>
        </w:trPr>
        <w:tc>
          <w:tcPr>
            <w:tcW w:w="725" w:type="pct"/>
            <w:vMerge/>
          </w:tcPr>
          <w:p w14:paraId="7DE6C470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90B0163" w14:textId="37ED84AC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2"/>
          </w:tcPr>
          <w:p w14:paraId="564100D0" w14:textId="7903E155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полей.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индексов.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удаление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таблицами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6C92134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D0B821C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2F44B5DF" w14:textId="77777777" w:rsidTr="005E5039">
        <w:trPr>
          <w:trHeight w:val="107"/>
        </w:trPr>
        <w:tc>
          <w:tcPr>
            <w:tcW w:w="725" w:type="pct"/>
            <w:vMerge/>
          </w:tcPr>
          <w:p w14:paraId="2E8F5CE4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CEB6B1F" w14:textId="5E61461E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2"/>
          </w:tcPr>
          <w:p w14:paraId="7E796B5C" w14:textId="1667F0D8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Нормализация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БД,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принципов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318A63B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3ADD803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0418B39C" w14:textId="77777777" w:rsidTr="005E5039">
        <w:trPr>
          <w:trHeight w:val="107"/>
        </w:trPr>
        <w:tc>
          <w:tcPr>
            <w:tcW w:w="725" w:type="pct"/>
            <w:vMerge/>
          </w:tcPr>
          <w:p w14:paraId="71B27E51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7A4EA73" w14:textId="0C4C2D07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pct"/>
            <w:gridSpan w:val="2"/>
          </w:tcPr>
          <w:p w14:paraId="3CC335E3" w14:textId="67A2526B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Нормализация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7F725D3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F72D9C1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7C56628A" w14:textId="77777777" w:rsidTr="005E5039">
        <w:trPr>
          <w:trHeight w:val="107"/>
        </w:trPr>
        <w:tc>
          <w:tcPr>
            <w:tcW w:w="725" w:type="pct"/>
            <w:vMerge/>
          </w:tcPr>
          <w:p w14:paraId="4930050C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23E8C54" w14:textId="6F7828A9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6" w:type="pct"/>
            <w:gridSpan w:val="2"/>
          </w:tcPr>
          <w:p w14:paraId="449A4CBB" w14:textId="7E666702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сущности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E7E7015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39EC0C8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7EA1EE47" w14:textId="77777777" w:rsidTr="005E5039">
        <w:trPr>
          <w:trHeight w:val="107"/>
        </w:trPr>
        <w:tc>
          <w:tcPr>
            <w:tcW w:w="725" w:type="pct"/>
            <w:vMerge/>
          </w:tcPr>
          <w:p w14:paraId="19782801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1A376F8" w14:textId="02881D03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6" w:type="pct"/>
            <w:gridSpan w:val="2"/>
          </w:tcPr>
          <w:p w14:paraId="6717E24E" w14:textId="430EE916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экранных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A51BEDA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D1375FB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3237F2E3" w14:textId="77777777" w:rsidTr="005E5039">
        <w:trPr>
          <w:trHeight w:val="107"/>
        </w:trPr>
        <w:tc>
          <w:tcPr>
            <w:tcW w:w="725" w:type="pct"/>
            <w:vMerge/>
          </w:tcPr>
          <w:p w14:paraId="3434F58E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EBD13A9" w14:textId="544E3252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6" w:type="pct"/>
            <w:gridSpan w:val="2"/>
          </w:tcPr>
          <w:p w14:paraId="66A83ABF" w14:textId="46FA602D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многотабличных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экранных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EE29112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4E437A8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079882D9" w14:textId="77777777" w:rsidTr="005E5039">
        <w:trPr>
          <w:trHeight w:val="107"/>
        </w:trPr>
        <w:tc>
          <w:tcPr>
            <w:tcW w:w="725" w:type="pct"/>
            <w:vMerge/>
          </w:tcPr>
          <w:p w14:paraId="57EF89C9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B85BED6" w14:textId="3C0976C3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6" w:type="pct"/>
            <w:gridSpan w:val="2"/>
          </w:tcPr>
          <w:p w14:paraId="74F6D0E9" w14:textId="0E0F316A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3BB96B30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351E3AF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59F6B618" w14:textId="77777777" w:rsidTr="005E5039">
        <w:trPr>
          <w:trHeight w:val="107"/>
        </w:trPr>
        <w:tc>
          <w:tcPr>
            <w:tcW w:w="725" w:type="pct"/>
            <w:vMerge/>
          </w:tcPr>
          <w:p w14:paraId="1247C85F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6DEA65F" w14:textId="031EC9EA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6" w:type="pct"/>
            <w:gridSpan w:val="2"/>
          </w:tcPr>
          <w:p w14:paraId="06A17DC1" w14:textId="026893C0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отчетов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C621686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A070279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20C77D96" w14:textId="77777777" w:rsidTr="005E5039">
        <w:trPr>
          <w:trHeight w:val="107"/>
        </w:trPr>
        <w:tc>
          <w:tcPr>
            <w:tcW w:w="725" w:type="pct"/>
            <w:vMerge/>
          </w:tcPr>
          <w:p w14:paraId="618AC593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3CA79D0" w14:textId="51D895AE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6" w:type="pct"/>
            <w:gridSpan w:val="2"/>
          </w:tcPr>
          <w:p w14:paraId="29AFD923" w14:textId="06459ACA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интерфейса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пользователем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A29CC82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0978B4B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52EC6" w:rsidRPr="009105AA" w14:paraId="43D3098A" w14:textId="77777777" w:rsidTr="00BA3FDF">
        <w:trPr>
          <w:trHeight w:val="107"/>
        </w:trPr>
        <w:tc>
          <w:tcPr>
            <w:tcW w:w="725" w:type="pct"/>
            <w:vMerge/>
          </w:tcPr>
          <w:p w14:paraId="40D6652D" w14:textId="77777777" w:rsidR="00D52EC6" w:rsidRPr="00264078" w:rsidRDefault="00D52EC6" w:rsidP="00D52E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BF44609" w14:textId="1AB19E9F" w:rsidR="00D52EC6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6" w:type="pct"/>
            <w:gridSpan w:val="2"/>
            <w:tcBorders>
              <w:bottom w:val="single" w:sz="4" w:space="0" w:color="auto"/>
            </w:tcBorders>
          </w:tcPr>
          <w:p w14:paraId="652FCD8A" w14:textId="61CD4D31" w:rsidR="00D52EC6" w:rsidRPr="00264078" w:rsidRDefault="00D52EC6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модификация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Выборка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Модификация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содержимого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EC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5ED1427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32B0106" w14:textId="77777777" w:rsidR="00D52EC6" w:rsidRPr="00264078" w:rsidRDefault="00D52EC6" w:rsidP="00D52E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3FDF" w:rsidRPr="009105AA" w14:paraId="33F42AF6" w14:textId="77777777" w:rsidTr="00BA3FDF">
        <w:trPr>
          <w:trHeight w:val="107"/>
        </w:trPr>
        <w:tc>
          <w:tcPr>
            <w:tcW w:w="725" w:type="pct"/>
            <w:vMerge/>
          </w:tcPr>
          <w:p w14:paraId="72488D9B" w14:textId="77777777" w:rsidR="00BA3FDF" w:rsidRPr="00264078" w:rsidRDefault="00BA3FDF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3"/>
          </w:tcPr>
          <w:p w14:paraId="52F2DCFF" w14:textId="33432651" w:rsidR="00BA3FDF" w:rsidRPr="00457287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3" w:type="pct"/>
            <w:vMerge w:val="restart"/>
            <w:tcBorders>
              <w:bottom w:val="nil"/>
            </w:tcBorders>
          </w:tcPr>
          <w:p w14:paraId="4A14FAE7" w14:textId="28BA84BB" w:rsidR="00BA3FDF" w:rsidRPr="002F7C0B" w:rsidRDefault="002F7C0B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vAlign w:val="center"/>
          </w:tcPr>
          <w:p w14:paraId="21EA48B6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3C37F374" w14:textId="77777777" w:rsidTr="005E5039">
        <w:trPr>
          <w:trHeight w:val="107"/>
        </w:trPr>
        <w:tc>
          <w:tcPr>
            <w:tcW w:w="725" w:type="pct"/>
            <w:vMerge/>
          </w:tcPr>
          <w:p w14:paraId="1BAA2555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966E686" w14:textId="2FD5893D" w:rsidR="00264078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2"/>
          </w:tcPr>
          <w:p w14:paraId="2BA688CF" w14:textId="6E7CCC9E" w:rsidR="00264078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Четвертая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пятая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нормальные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EDB36C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AD1585F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3FDF" w:rsidRPr="009105AA" w14:paraId="0E6785F8" w14:textId="77777777" w:rsidTr="005E5039">
        <w:trPr>
          <w:trHeight w:val="107"/>
        </w:trPr>
        <w:tc>
          <w:tcPr>
            <w:tcW w:w="725" w:type="pct"/>
            <w:vMerge/>
          </w:tcPr>
          <w:p w14:paraId="63003172" w14:textId="77777777" w:rsidR="00BA3FDF" w:rsidRPr="00264078" w:rsidRDefault="00BA3FDF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975DD99" w14:textId="6FAA8C0C" w:rsidR="00BA3FDF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2"/>
          </w:tcPr>
          <w:p w14:paraId="59C301BC" w14:textId="6669B708" w:rsidR="00BA3FDF" w:rsidRPr="00BA3FDF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9266A41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1C71B1A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3FDF" w:rsidRPr="009105AA" w14:paraId="371CDBC4" w14:textId="77777777" w:rsidTr="005E5039">
        <w:trPr>
          <w:trHeight w:val="107"/>
        </w:trPr>
        <w:tc>
          <w:tcPr>
            <w:tcW w:w="725" w:type="pct"/>
            <w:vMerge/>
          </w:tcPr>
          <w:p w14:paraId="3236645C" w14:textId="77777777" w:rsidR="00BA3FDF" w:rsidRPr="00264078" w:rsidRDefault="00BA3FDF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6BB4E37A" w14:textId="601CDB9E" w:rsidR="00BA3FDF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2"/>
          </w:tcPr>
          <w:p w14:paraId="1587B928" w14:textId="04E50804" w:rsidR="00BA3FDF" w:rsidRPr="00BA3FDF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2D6F47F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B6E721E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3FDF" w:rsidRPr="009105AA" w14:paraId="17EF72B2" w14:textId="77777777" w:rsidTr="005E5039">
        <w:trPr>
          <w:trHeight w:val="107"/>
        </w:trPr>
        <w:tc>
          <w:tcPr>
            <w:tcW w:w="725" w:type="pct"/>
            <w:vMerge/>
          </w:tcPr>
          <w:p w14:paraId="75F4CB94" w14:textId="77777777" w:rsidR="00BA3FDF" w:rsidRPr="00264078" w:rsidRDefault="00BA3FDF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B32D956" w14:textId="5AEB8626" w:rsidR="00BA3FDF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2"/>
          </w:tcPr>
          <w:p w14:paraId="78C899B9" w14:textId="49CE64E3" w:rsidR="00BA3FDF" w:rsidRPr="00BA3FDF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Транзакции.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2BE341C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5E1F136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A3FDF" w:rsidRPr="009105AA" w14:paraId="6B22F14D" w14:textId="77777777" w:rsidTr="005E5039">
        <w:trPr>
          <w:trHeight w:val="107"/>
        </w:trPr>
        <w:tc>
          <w:tcPr>
            <w:tcW w:w="725" w:type="pct"/>
            <w:vMerge/>
          </w:tcPr>
          <w:p w14:paraId="500C8B5F" w14:textId="77777777" w:rsidR="00BA3FDF" w:rsidRPr="00264078" w:rsidRDefault="00BA3FDF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C4B986D" w14:textId="1A813C91" w:rsidR="00BA3FDF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2"/>
          </w:tcPr>
          <w:p w14:paraId="4B234A10" w14:textId="1DB8D06B" w:rsidR="00BA3FDF" w:rsidRPr="00264078" w:rsidRDefault="00BA3FD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многопользовательских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FDF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3DD380F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8BC4EAB" w14:textId="77777777" w:rsidR="00BA3FDF" w:rsidRPr="00264078" w:rsidRDefault="00BA3FDF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3514DEAF" w14:textId="77777777" w:rsidTr="005E5039">
        <w:trPr>
          <w:trHeight w:val="93"/>
        </w:trPr>
        <w:tc>
          <w:tcPr>
            <w:tcW w:w="725" w:type="pct"/>
            <w:vMerge w:val="restart"/>
          </w:tcPr>
          <w:p w14:paraId="61FA2674" w14:textId="33EF498F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SQL</w:t>
            </w:r>
          </w:p>
        </w:tc>
        <w:tc>
          <w:tcPr>
            <w:tcW w:w="3043" w:type="pct"/>
            <w:gridSpan w:val="3"/>
          </w:tcPr>
          <w:p w14:paraId="54A21F1C" w14:textId="09EE53EB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</w:p>
        </w:tc>
        <w:tc>
          <w:tcPr>
            <w:tcW w:w="603" w:type="pct"/>
          </w:tcPr>
          <w:p w14:paraId="13173D63" w14:textId="6C0ECC78" w:rsidR="002F7C0B" w:rsidRPr="002F7C0B" w:rsidRDefault="002F7C0B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48/18</w:t>
            </w:r>
          </w:p>
          <w:p w14:paraId="6A904F62" w14:textId="7B1796F9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 w:val="restart"/>
          </w:tcPr>
          <w:p w14:paraId="3D42571E" w14:textId="4A26C782" w:rsidR="00264078" w:rsidRPr="00457287" w:rsidRDefault="00457287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01-ОК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05,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09-ОК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10;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1.2,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ПК</w:t>
            </w:r>
            <w:r w:rsidR="00D3435E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</w:t>
            </w:r>
            <w:r w:rsidRPr="00CF1612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1.5</w:t>
            </w:r>
          </w:p>
        </w:tc>
      </w:tr>
      <w:tr w:rsidR="00264078" w:rsidRPr="009105AA" w14:paraId="7298E430" w14:textId="77777777" w:rsidTr="00164156">
        <w:trPr>
          <w:trHeight w:val="20"/>
        </w:trPr>
        <w:tc>
          <w:tcPr>
            <w:tcW w:w="725" w:type="pct"/>
            <w:vMerge/>
          </w:tcPr>
          <w:p w14:paraId="7CAFAFAB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AF339FD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</w:tcPr>
          <w:p w14:paraId="60049D50" w14:textId="4AC7376A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CALS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технологии.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</w:t>
            </w:r>
            <w:r w:rsidR="00D343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Cs/>
                <w:sz w:val="24"/>
                <w:szCs w:val="24"/>
              </w:rPr>
              <w:t>CALS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 w:val="restart"/>
          </w:tcPr>
          <w:p w14:paraId="2C13F063" w14:textId="5538B228" w:rsidR="00264078" w:rsidRPr="00264078" w:rsidRDefault="002F7C0B" w:rsidP="002F7C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9" w:type="pct"/>
            <w:vMerge/>
            <w:vAlign w:val="center"/>
          </w:tcPr>
          <w:p w14:paraId="13F9D624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2EE6486E" w14:textId="77777777" w:rsidTr="00164156">
        <w:trPr>
          <w:trHeight w:val="20"/>
        </w:trPr>
        <w:tc>
          <w:tcPr>
            <w:tcW w:w="725" w:type="pct"/>
            <w:vMerge/>
          </w:tcPr>
          <w:p w14:paraId="6E76FFB8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63D2077" w14:textId="77777777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5213615A" w14:textId="1AB3D8DA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Стандарты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запросов.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C8A97A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BE8D95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5A2EEB18" w14:textId="77777777" w:rsidTr="00164156">
        <w:trPr>
          <w:trHeight w:val="20"/>
        </w:trPr>
        <w:tc>
          <w:tcPr>
            <w:tcW w:w="725" w:type="pct"/>
            <w:vMerge/>
          </w:tcPr>
          <w:p w14:paraId="0A1A4718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D261E04" w14:textId="08F109D3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2A5A3F12" w14:textId="5087A9AC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529614857"/>
            <w:bookmarkStart w:id="2" w:name="_Toc529614919"/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bookmarkStart w:id="3" w:name="Назначение_и_виды_запросов_"/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запросов</w:t>
            </w:r>
            <w:bookmarkEnd w:id="3"/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bookmarkStart w:id="4" w:name="Инструментальные_средства_"/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Инструментальные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средства</w:t>
            </w:r>
            <w:bookmarkEnd w:id="4"/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bookmarkStart w:id="5" w:name="Конструирование_запросов"/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Конструирование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запросов</w:t>
            </w:r>
            <w:bookmarkEnd w:id="5"/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bookmarkEnd w:id="1"/>
            <w:bookmarkEnd w:id="2"/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Организация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форме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SQL.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332512E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C61420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042C185" w14:textId="77777777" w:rsidTr="00164156">
        <w:trPr>
          <w:trHeight w:val="20"/>
        </w:trPr>
        <w:tc>
          <w:tcPr>
            <w:tcW w:w="725" w:type="pct"/>
            <w:vMerge/>
          </w:tcPr>
          <w:p w14:paraId="57E52588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CDDB577" w14:textId="36CC1E25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tcBorders>
              <w:bottom w:val="single" w:sz="4" w:space="0" w:color="auto"/>
            </w:tcBorders>
            <w:vAlign w:val="center"/>
          </w:tcPr>
          <w:p w14:paraId="30874EA7" w14:textId="5B93B191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выборку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SQL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1E12DE4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6AA59C5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2011158F" w14:textId="77777777" w:rsidTr="00164156">
        <w:trPr>
          <w:trHeight w:val="20"/>
        </w:trPr>
        <w:tc>
          <w:tcPr>
            <w:tcW w:w="725" w:type="pct"/>
            <w:vMerge/>
          </w:tcPr>
          <w:p w14:paraId="10B64F8F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D16E5A9" w14:textId="681CECC3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32754D87" w14:textId="3D5EA675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базам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Клиент-серверные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Встраиваемые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Файл-серверные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БД.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СУБД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удаленных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92BF24F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5FB985F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5D1538BB" w14:textId="77777777" w:rsidTr="00164156">
        <w:trPr>
          <w:trHeight w:val="20"/>
        </w:trPr>
        <w:tc>
          <w:tcPr>
            <w:tcW w:w="725" w:type="pct"/>
            <w:vMerge/>
          </w:tcPr>
          <w:p w14:paraId="13F769D9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5A45824" w14:textId="55E35361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5CD61A4B" w14:textId="7B97AB6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Стандарты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удаленным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базам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модификация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командами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CBB987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3D42826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7AACC11D" w14:textId="77777777" w:rsidTr="00164156">
        <w:trPr>
          <w:trHeight w:val="20"/>
        </w:trPr>
        <w:tc>
          <w:tcPr>
            <w:tcW w:w="725" w:type="pct"/>
            <w:vMerge/>
          </w:tcPr>
          <w:p w14:paraId="1EFF2840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DB7D81F" w14:textId="248D1246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50EAF1EE" w14:textId="257FCB7C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«Клиент-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сервер».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Системы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централизованной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архитектурой.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0501B0A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C2A37D4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74D6EBE5" w14:textId="77777777" w:rsidTr="00164156">
        <w:trPr>
          <w:trHeight w:val="20"/>
        </w:trPr>
        <w:tc>
          <w:tcPr>
            <w:tcW w:w="725" w:type="pct"/>
            <w:vMerge/>
          </w:tcPr>
          <w:p w14:paraId="59BAAF5B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9E610CB" w14:textId="42627388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3A1F3AAD" w14:textId="1A6DFAD8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файлового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сервера.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Достоинства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удаленного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данным.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Достоинства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B1ACD25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E3CFD87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0523E035" w14:textId="77777777" w:rsidTr="00164156">
        <w:trPr>
          <w:trHeight w:val="20"/>
        </w:trPr>
        <w:tc>
          <w:tcPr>
            <w:tcW w:w="725" w:type="pct"/>
            <w:vMerge/>
          </w:tcPr>
          <w:p w14:paraId="25885F6C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BC16A34" w14:textId="204976E4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46144108" w14:textId="46F33965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сервера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приложений.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Достоинства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модели.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20F985D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B54F40F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5226FC76" w14:textId="77777777" w:rsidTr="00164156">
        <w:trPr>
          <w:trHeight w:val="20"/>
        </w:trPr>
        <w:tc>
          <w:tcPr>
            <w:tcW w:w="725" w:type="pct"/>
            <w:vMerge/>
          </w:tcPr>
          <w:p w14:paraId="25B7270F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E622723" w14:textId="018A73EE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16846EDE" w14:textId="735A52DD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Мониторы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транзакций.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томарность,</w:t>
            </w:r>
            <w:r w:rsidR="00D3435E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согласованность,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изолированность,</w:t>
            </w:r>
            <w:r w:rsidR="00D3435E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долговременность.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Архитектура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распределенной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обработки</w:t>
            </w:r>
            <w:r w:rsidR="00D3435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iCs/>
                <w:sz w:val="24"/>
                <w:szCs w:val="24"/>
              </w:rPr>
              <w:t>транзакций.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719DE594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17D620A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1F5911C2" w14:textId="77777777" w:rsidTr="00164156">
        <w:trPr>
          <w:trHeight w:val="20"/>
        </w:trPr>
        <w:tc>
          <w:tcPr>
            <w:tcW w:w="725" w:type="pct"/>
            <w:vMerge/>
          </w:tcPr>
          <w:p w14:paraId="14888556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546FE060" w14:textId="34C664BB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62FF9C30" w14:textId="5AC3A20F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доступа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Администратор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317CB10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2D5CE53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6CBF8ED0" w14:textId="77777777" w:rsidTr="00164156">
        <w:trPr>
          <w:trHeight w:val="20"/>
        </w:trPr>
        <w:tc>
          <w:tcPr>
            <w:tcW w:w="725" w:type="pct"/>
            <w:vMerge/>
          </w:tcPr>
          <w:p w14:paraId="2DDD3F03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BC72212" w14:textId="02C538F8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4172C70F" w14:textId="5D2527FD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529614858"/>
            <w:bookmarkStart w:id="7" w:name="_Toc529614920"/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Внедрение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операторов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прикладные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программы.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SQL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прикладные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программы.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операторов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6"/>
            <w:bookmarkEnd w:id="7"/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B4B5EF7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58725BD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316FFC38" w14:textId="77777777" w:rsidTr="00164156">
        <w:trPr>
          <w:trHeight w:val="20"/>
        </w:trPr>
        <w:tc>
          <w:tcPr>
            <w:tcW w:w="725" w:type="pct"/>
            <w:vMerge/>
          </w:tcPr>
          <w:p w14:paraId="6AED57D2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E4EF4EC" w14:textId="2ABF52A9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2616CF49" w14:textId="276B9B85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среду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41AFD48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A73A43A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72AF9FEC" w14:textId="77777777" w:rsidTr="00164156">
        <w:trPr>
          <w:trHeight w:val="20"/>
        </w:trPr>
        <w:tc>
          <w:tcPr>
            <w:tcW w:w="725" w:type="pct"/>
            <w:vMerge/>
          </w:tcPr>
          <w:p w14:paraId="30562922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474C534" w14:textId="1045EA87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3EBE6383" w14:textId="78D1F834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интеграции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удаленных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средой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История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развития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web</w:t>
            </w:r>
            <w:proofErr w:type="spellEnd"/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-технологий.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Применение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web</w:t>
            </w:r>
            <w:proofErr w:type="spellEnd"/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-технологий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разработке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удаленных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данных.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28FC69BD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67146A2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64078" w:rsidRPr="009105AA" w14:paraId="348C7CC4" w14:textId="77777777" w:rsidTr="00164156">
        <w:trPr>
          <w:trHeight w:val="20"/>
        </w:trPr>
        <w:tc>
          <w:tcPr>
            <w:tcW w:w="725" w:type="pct"/>
            <w:vMerge/>
          </w:tcPr>
          <w:p w14:paraId="5B5458BE" w14:textId="77777777" w:rsidR="00264078" w:rsidRPr="00264078" w:rsidRDefault="00264078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DDD4C36" w14:textId="557FCCBB" w:rsidR="00264078" w:rsidRPr="00264078" w:rsidRDefault="00612FAF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1" w:type="pct"/>
            <w:tcBorders>
              <w:bottom w:val="single" w:sz="4" w:space="0" w:color="auto"/>
            </w:tcBorders>
          </w:tcPr>
          <w:p w14:paraId="3DC18FA1" w14:textId="04CD8DDD" w:rsidR="00264078" w:rsidRPr="00264078" w:rsidRDefault="00264078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интеграции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удаленных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среду</w:t>
            </w:r>
            <w:r w:rsidR="00D34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264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45AFEF6D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980FD92" w14:textId="77777777" w:rsidR="00264078" w:rsidRPr="00264078" w:rsidRDefault="00264078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4A75E7F8" w14:textId="77777777" w:rsidTr="005E5039">
        <w:trPr>
          <w:trHeight w:val="20"/>
        </w:trPr>
        <w:tc>
          <w:tcPr>
            <w:tcW w:w="725" w:type="pct"/>
            <w:vMerge/>
          </w:tcPr>
          <w:p w14:paraId="083DB030" w14:textId="77777777" w:rsidR="00457287" w:rsidRPr="00264078" w:rsidRDefault="00457287" w:rsidP="00264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3"/>
          </w:tcPr>
          <w:p w14:paraId="419CC494" w14:textId="028AFE6B" w:rsidR="00457287" w:rsidRPr="00264078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="00D34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078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603" w:type="pct"/>
            <w:vMerge w:val="restart"/>
          </w:tcPr>
          <w:p w14:paraId="362E42E0" w14:textId="7852355D" w:rsidR="00457287" w:rsidRPr="002F7C0B" w:rsidRDefault="002F7C0B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vAlign w:val="center"/>
          </w:tcPr>
          <w:p w14:paraId="27C84E70" w14:textId="77777777" w:rsidR="00457287" w:rsidRPr="00264078" w:rsidRDefault="00457287" w:rsidP="00264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3C7F1B4B" w14:textId="77777777" w:rsidTr="00020696">
        <w:trPr>
          <w:trHeight w:val="107"/>
        </w:trPr>
        <w:tc>
          <w:tcPr>
            <w:tcW w:w="725" w:type="pct"/>
            <w:vMerge/>
          </w:tcPr>
          <w:p w14:paraId="2850E14C" w14:textId="77777777" w:rsidR="00457287" w:rsidRPr="00264078" w:rsidRDefault="00457287" w:rsidP="00457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1DFF009" w14:textId="40E0E171" w:rsidR="00457287" w:rsidRPr="00264078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6" w:type="pct"/>
            <w:gridSpan w:val="2"/>
          </w:tcPr>
          <w:p w14:paraId="4708516D" w14:textId="4D08A9FD" w:rsidR="00457287" w:rsidRPr="00164156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C3"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запросов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на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языке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</w:p>
        </w:tc>
        <w:tc>
          <w:tcPr>
            <w:tcW w:w="603" w:type="pct"/>
            <w:vMerge/>
          </w:tcPr>
          <w:p w14:paraId="2528995E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1906BAA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3A673F4B" w14:textId="77777777" w:rsidTr="00020696">
        <w:trPr>
          <w:trHeight w:val="107"/>
        </w:trPr>
        <w:tc>
          <w:tcPr>
            <w:tcW w:w="725" w:type="pct"/>
            <w:vMerge/>
          </w:tcPr>
          <w:p w14:paraId="61515986" w14:textId="77777777" w:rsidR="00457287" w:rsidRPr="00264078" w:rsidRDefault="00457287" w:rsidP="00457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8E452F5" w14:textId="3F9FA37B" w:rsidR="00457287" w:rsidRPr="00264078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86" w:type="pct"/>
            <w:gridSpan w:val="2"/>
          </w:tcPr>
          <w:p w14:paraId="3A4F3C59" w14:textId="5D29979C" w:rsidR="00457287" w:rsidRPr="00164156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C3">
              <w:rPr>
                <w:rFonts w:ascii="Times New Roman" w:hAnsi="Times New Roman"/>
                <w:sz w:val="24"/>
                <w:szCs w:val="24"/>
              </w:rPr>
              <w:t>Вычисления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внутри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  <w:lang w:val="en-US"/>
              </w:rPr>
              <w:t>SELECT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</w:tcPr>
          <w:p w14:paraId="0CCAF6C8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169FEF7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5E97B195" w14:textId="77777777" w:rsidTr="00020696">
        <w:trPr>
          <w:trHeight w:val="107"/>
        </w:trPr>
        <w:tc>
          <w:tcPr>
            <w:tcW w:w="725" w:type="pct"/>
            <w:vMerge/>
          </w:tcPr>
          <w:p w14:paraId="73927A55" w14:textId="77777777" w:rsidR="00457287" w:rsidRPr="00264078" w:rsidRDefault="00457287" w:rsidP="00457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56C00EB" w14:textId="680DE644" w:rsidR="00457287" w:rsidRPr="00264078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6" w:type="pct"/>
            <w:gridSpan w:val="2"/>
          </w:tcPr>
          <w:p w14:paraId="2B6C22E5" w14:textId="2C8407F0" w:rsidR="00457287" w:rsidRPr="00164156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C3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переменных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на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языке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.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3" w:type="pct"/>
            <w:vMerge/>
          </w:tcPr>
          <w:p w14:paraId="6E8377C4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4968C78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4860D4E5" w14:textId="77777777" w:rsidTr="00020696">
        <w:trPr>
          <w:trHeight w:val="107"/>
        </w:trPr>
        <w:tc>
          <w:tcPr>
            <w:tcW w:w="725" w:type="pct"/>
            <w:vMerge/>
          </w:tcPr>
          <w:p w14:paraId="7C8480BC" w14:textId="77777777" w:rsidR="00457287" w:rsidRPr="00264078" w:rsidRDefault="00457287" w:rsidP="00457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24BA3D0" w14:textId="24A88723" w:rsidR="00457287" w:rsidRPr="00264078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86" w:type="pct"/>
            <w:gridSpan w:val="2"/>
          </w:tcPr>
          <w:p w14:paraId="2AD80B40" w14:textId="5BD34F1E" w:rsidR="00457287" w:rsidRPr="00164156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C3">
              <w:rPr>
                <w:rFonts w:ascii="Times New Roman" w:hAnsi="Times New Roman"/>
                <w:sz w:val="24"/>
                <w:szCs w:val="24"/>
              </w:rPr>
              <w:t>Встроенные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функции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языка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.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со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связанными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таблицами.</w:t>
            </w:r>
          </w:p>
        </w:tc>
        <w:tc>
          <w:tcPr>
            <w:tcW w:w="603" w:type="pct"/>
            <w:vMerge/>
          </w:tcPr>
          <w:p w14:paraId="3D3461EE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D9DC37A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23A601D4" w14:textId="77777777" w:rsidTr="00457287">
        <w:trPr>
          <w:trHeight w:val="159"/>
        </w:trPr>
        <w:tc>
          <w:tcPr>
            <w:tcW w:w="725" w:type="pct"/>
            <w:vMerge/>
          </w:tcPr>
          <w:p w14:paraId="5B5216B8" w14:textId="77777777" w:rsidR="00457287" w:rsidRPr="00264078" w:rsidRDefault="00457287" w:rsidP="004572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73E6AFB" w14:textId="5BC4AE22" w:rsidR="00457287" w:rsidRPr="00264078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86" w:type="pct"/>
            <w:gridSpan w:val="2"/>
          </w:tcPr>
          <w:p w14:paraId="309B0CBB" w14:textId="3A5A1564" w:rsidR="00457287" w:rsidRPr="00164156" w:rsidRDefault="00457287" w:rsidP="00274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9C3">
              <w:rPr>
                <w:rFonts w:ascii="Times New Roman" w:hAnsi="Times New Roman"/>
                <w:sz w:val="24"/>
                <w:szCs w:val="24"/>
              </w:rPr>
              <w:t>Администрирование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баз</w:t>
            </w:r>
            <w:r w:rsidR="00D3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59C3">
              <w:rPr>
                <w:rFonts w:ascii="Times New Roman" w:hAnsi="Times New Roman"/>
                <w:sz w:val="24"/>
                <w:szCs w:val="24"/>
              </w:rPr>
              <w:t>данных.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47442AFD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D320993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7C531F80" w14:textId="77777777" w:rsidTr="005E5039">
        <w:trPr>
          <w:trHeight w:val="20"/>
        </w:trPr>
        <w:tc>
          <w:tcPr>
            <w:tcW w:w="3768" w:type="pct"/>
            <w:gridSpan w:val="4"/>
          </w:tcPr>
          <w:p w14:paraId="7512AB83" w14:textId="2FF5734A" w:rsidR="00457287" w:rsidRPr="00264078" w:rsidRDefault="002F7C0B" w:rsidP="00E93BCC">
            <w:pPr>
              <w:tabs>
                <w:tab w:val="left" w:pos="29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E93BCC"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форме </w:t>
            </w:r>
            <w:r w:rsidR="00E93BCC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  <w:r w:rsidR="00E93BC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603" w:type="pct"/>
            <w:vAlign w:val="center"/>
          </w:tcPr>
          <w:p w14:paraId="684ABDCB" w14:textId="4F38ED28" w:rsidR="00457287" w:rsidRPr="00264078" w:rsidRDefault="00457287" w:rsidP="00E93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93B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 w:val="restart"/>
            <w:vAlign w:val="center"/>
          </w:tcPr>
          <w:p w14:paraId="166002AB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7287" w:rsidRPr="009105AA" w14:paraId="2E78EF98" w14:textId="77777777" w:rsidTr="005E5039">
        <w:trPr>
          <w:trHeight w:val="20"/>
        </w:trPr>
        <w:tc>
          <w:tcPr>
            <w:tcW w:w="3768" w:type="pct"/>
            <w:gridSpan w:val="4"/>
          </w:tcPr>
          <w:p w14:paraId="25FEAE7E" w14:textId="77777777" w:rsidR="00457287" w:rsidRPr="00264078" w:rsidRDefault="00457287" w:rsidP="00457287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2640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03" w:type="pct"/>
            <w:vAlign w:val="center"/>
          </w:tcPr>
          <w:p w14:paraId="3678E879" w14:textId="4AA0474B" w:rsidR="00457287" w:rsidRPr="00264078" w:rsidRDefault="00457287" w:rsidP="00E93B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93B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29" w:type="pct"/>
            <w:vMerge/>
            <w:vAlign w:val="center"/>
          </w:tcPr>
          <w:p w14:paraId="577B40FC" w14:textId="77777777" w:rsidR="00457287" w:rsidRPr="00264078" w:rsidRDefault="00457287" w:rsidP="004572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708C7135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56DFFA09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98807CE" w14:textId="28E51B81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УСЛОВИЯ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A05031" w14:textId="4E4C8BF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Для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реализации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программы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учебной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предусмотрены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следующие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специальные</w:t>
      </w:r>
      <w:r w:rsidR="00D343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4DCC">
        <w:rPr>
          <w:rFonts w:ascii="Times New Roman" w:hAnsi="Times New Roman"/>
          <w:b/>
          <w:bCs/>
          <w:sz w:val="24"/>
          <w:szCs w:val="24"/>
        </w:rPr>
        <w:t>помещения:</w:t>
      </w:r>
    </w:p>
    <w:p w14:paraId="26CA89AC" w14:textId="3A382AA8" w:rsidR="00AC148D" w:rsidRPr="009105AA" w:rsidRDefault="00AC148D" w:rsidP="00AC148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кабинета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«Программного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обеспечения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компьютерных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сетей,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программирования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и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баз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данных»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3105A63" w14:textId="59C544E6" w:rsidR="00AC148D" w:rsidRPr="00E65C6C" w:rsidRDefault="00AC148D" w:rsidP="00AC148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en-US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Оборудование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кабинета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«Программного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обеспечения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компьютерных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сетей,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программирования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и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баз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338">
        <w:rPr>
          <w:rFonts w:ascii="Times New Roman" w:hAnsi="Times New Roman" w:cs="Times New Roman"/>
          <w:bCs/>
          <w:sz w:val="24"/>
          <w:szCs w:val="24"/>
        </w:rPr>
        <w:t>данных»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65685135" w14:textId="46A7435B" w:rsidR="00AC148D" w:rsidRDefault="00AC148D" w:rsidP="00AC148D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B70338">
        <w:rPr>
          <w:bCs/>
        </w:rPr>
        <w:t>12-15</w:t>
      </w:r>
      <w:r w:rsidR="00D3435E">
        <w:rPr>
          <w:bCs/>
        </w:rPr>
        <w:t xml:space="preserve"> </w:t>
      </w:r>
      <w:r w:rsidRPr="00B70338">
        <w:rPr>
          <w:bCs/>
        </w:rPr>
        <w:t>компьютеров</w:t>
      </w:r>
      <w:r w:rsidR="00D3435E">
        <w:rPr>
          <w:bCs/>
        </w:rPr>
        <w:t xml:space="preserve"> </w:t>
      </w:r>
      <w:r w:rsidRPr="00B70338">
        <w:rPr>
          <w:bCs/>
        </w:rPr>
        <w:t>обучающихся</w:t>
      </w:r>
      <w:r>
        <w:rPr>
          <w:bCs/>
        </w:rPr>
        <w:t>,</w:t>
      </w:r>
      <w:r w:rsidR="00D3435E">
        <w:rPr>
          <w:bCs/>
        </w:rPr>
        <w:t xml:space="preserve"> </w:t>
      </w:r>
    </w:p>
    <w:p w14:paraId="6E003A1D" w14:textId="56DE1AC2" w:rsidR="00AC148D" w:rsidRPr="00B70338" w:rsidRDefault="00AC148D" w:rsidP="00AC148D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B70338">
        <w:rPr>
          <w:bCs/>
        </w:rPr>
        <w:t>компьютер</w:t>
      </w:r>
      <w:r w:rsidR="00D3435E">
        <w:rPr>
          <w:bCs/>
        </w:rPr>
        <w:t xml:space="preserve"> </w:t>
      </w:r>
      <w:r w:rsidRPr="00B70338">
        <w:rPr>
          <w:bCs/>
        </w:rPr>
        <w:t>преподавателя</w:t>
      </w:r>
      <w:r>
        <w:rPr>
          <w:bCs/>
        </w:rPr>
        <w:t>,</w:t>
      </w:r>
    </w:p>
    <w:p w14:paraId="19C25EE7" w14:textId="41036B67" w:rsidR="00AC148D" w:rsidRPr="00B70338" w:rsidRDefault="00AC148D" w:rsidP="00AC148D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п</w:t>
      </w:r>
      <w:r w:rsidRPr="00B70338">
        <w:rPr>
          <w:bCs/>
        </w:rPr>
        <w:t>ример</w:t>
      </w:r>
      <w:r w:rsidR="00D3435E">
        <w:rPr>
          <w:bCs/>
        </w:rPr>
        <w:t xml:space="preserve"> </w:t>
      </w:r>
      <w:r w:rsidRPr="00B70338">
        <w:rPr>
          <w:bCs/>
        </w:rPr>
        <w:t>проектной</w:t>
      </w:r>
      <w:r w:rsidR="00D3435E">
        <w:rPr>
          <w:bCs/>
        </w:rPr>
        <w:t xml:space="preserve"> </w:t>
      </w:r>
      <w:r w:rsidRPr="00B70338">
        <w:rPr>
          <w:bCs/>
        </w:rPr>
        <w:t>документации</w:t>
      </w:r>
      <w:r>
        <w:rPr>
          <w:bCs/>
        </w:rPr>
        <w:t>,</w:t>
      </w:r>
    </w:p>
    <w:p w14:paraId="50BF7AD7" w14:textId="0F8AAA83" w:rsidR="00AC148D" w:rsidRPr="00B70338" w:rsidRDefault="00AC148D" w:rsidP="00AC148D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>
        <w:rPr>
          <w:bCs/>
        </w:rPr>
        <w:t>п</w:t>
      </w:r>
      <w:r w:rsidRPr="00B70338">
        <w:rPr>
          <w:bCs/>
        </w:rPr>
        <w:t>рограммн</w:t>
      </w:r>
      <w:r>
        <w:rPr>
          <w:bCs/>
        </w:rPr>
        <w:t>ое</w:t>
      </w:r>
      <w:r w:rsidR="00D3435E">
        <w:rPr>
          <w:bCs/>
        </w:rPr>
        <w:t xml:space="preserve"> </w:t>
      </w:r>
      <w:r>
        <w:rPr>
          <w:bCs/>
        </w:rPr>
        <w:t>обеспечение,</w:t>
      </w:r>
    </w:p>
    <w:p w14:paraId="1CD353D2" w14:textId="170451E7" w:rsidR="004C0735" w:rsidRDefault="00AC148D" w:rsidP="00351B8C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Cs/>
        </w:rPr>
      </w:pPr>
      <w:r w:rsidRPr="00B70338">
        <w:rPr>
          <w:bCs/>
        </w:rPr>
        <w:t>доска</w:t>
      </w:r>
      <w:r w:rsidR="00351B8C">
        <w:rPr>
          <w:bCs/>
        </w:rPr>
        <w:t>.</w:t>
      </w:r>
    </w:p>
    <w:p w14:paraId="1BC6CD9B" w14:textId="77777777" w:rsidR="00351B8C" w:rsidRPr="00351B8C" w:rsidRDefault="00351B8C" w:rsidP="00351B8C">
      <w:pPr>
        <w:pStyle w:val="a7"/>
        <w:suppressAutoHyphens/>
        <w:spacing w:before="0" w:after="0" w:line="276" w:lineRule="auto"/>
        <w:ind w:left="720"/>
        <w:jc w:val="both"/>
        <w:rPr>
          <w:bCs/>
        </w:rPr>
      </w:pPr>
    </w:p>
    <w:p w14:paraId="72436E56" w14:textId="2BCD6344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Информационное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обеспечение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  <w:r w:rsidR="00D343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14:paraId="1FECCB49" w14:textId="65E4D4DA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реализации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библиотечный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фонд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образовательной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</w:t>
      </w:r>
      <w:r w:rsidR="00D343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Cs/>
          <w:sz w:val="24"/>
          <w:szCs w:val="24"/>
        </w:rPr>
        <w:t>п</w:t>
      </w:r>
      <w:r w:rsidRPr="009105AA">
        <w:rPr>
          <w:rFonts w:ascii="Times New Roman" w:hAnsi="Times New Roman" w:cs="Times New Roman"/>
          <w:sz w:val="24"/>
          <w:szCs w:val="24"/>
        </w:rPr>
        <w:t>ечатные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электронные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образовательные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информационные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ресурсы,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рекомендуемых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для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использования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в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образовательном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процессе</w:t>
      </w:r>
      <w:r w:rsidR="00D343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3F74AD" w14:textId="08C2648E" w:rsidR="00837ADC" w:rsidRPr="009105AA" w:rsidRDefault="00837ADC" w:rsidP="009105A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>Перечень</w:t>
      </w:r>
      <w:r w:rsidR="00D3435E">
        <w:rPr>
          <w:b/>
          <w:lang w:val="ru-RU" w:eastAsia="ru-RU"/>
        </w:rPr>
        <w:t xml:space="preserve"> </w:t>
      </w:r>
      <w:r w:rsidRPr="009105AA">
        <w:rPr>
          <w:b/>
          <w:lang w:val="ru-RU" w:eastAsia="ru-RU"/>
        </w:rPr>
        <w:t>рекомендуемых</w:t>
      </w:r>
      <w:r w:rsidR="00D3435E">
        <w:rPr>
          <w:b/>
          <w:lang w:val="ru-RU" w:eastAsia="ru-RU"/>
        </w:rPr>
        <w:t xml:space="preserve"> </w:t>
      </w:r>
      <w:r w:rsidRPr="009105AA">
        <w:rPr>
          <w:b/>
          <w:lang w:val="ru-RU" w:eastAsia="ru-RU"/>
        </w:rPr>
        <w:t>учебных</w:t>
      </w:r>
      <w:r w:rsidR="00D3435E">
        <w:rPr>
          <w:b/>
          <w:lang w:val="ru-RU" w:eastAsia="ru-RU"/>
        </w:rPr>
        <w:t xml:space="preserve"> </w:t>
      </w:r>
      <w:r w:rsidRPr="009105AA">
        <w:rPr>
          <w:b/>
          <w:lang w:val="ru-RU" w:eastAsia="ru-RU"/>
        </w:rPr>
        <w:t>изданий,</w:t>
      </w:r>
      <w:r w:rsidR="00D3435E">
        <w:rPr>
          <w:b/>
          <w:lang w:val="ru-RU" w:eastAsia="ru-RU"/>
        </w:rPr>
        <w:t xml:space="preserve"> </w:t>
      </w:r>
      <w:r w:rsidRPr="009105AA">
        <w:rPr>
          <w:b/>
          <w:lang w:val="ru-RU" w:eastAsia="ru-RU"/>
        </w:rPr>
        <w:t>Интернет-ресурсов,</w:t>
      </w:r>
      <w:r w:rsidR="00D3435E">
        <w:rPr>
          <w:b/>
          <w:lang w:val="ru-RU" w:eastAsia="ru-RU"/>
        </w:rPr>
        <w:t xml:space="preserve"> </w:t>
      </w:r>
      <w:r w:rsidRPr="009105AA">
        <w:rPr>
          <w:b/>
          <w:lang w:val="ru-RU" w:eastAsia="ru-RU"/>
        </w:rPr>
        <w:t>дополнительной</w:t>
      </w:r>
      <w:r w:rsidR="001F3044">
        <w:rPr>
          <w:b/>
          <w:lang w:val="ru-RU" w:eastAsia="ru-RU"/>
        </w:rPr>
        <w:t xml:space="preserve"> </w:t>
      </w:r>
      <w:r w:rsidRPr="009105AA">
        <w:rPr>
          <w:b/>
          <w:lang w:val="ru-RU" w:eastAsia="ru-RU"/>
        </w:rPr>
        <w:t>литературы</w:t>
      </w:r>
    </w:p>
    <w:p w14:paraId="4F6C03C9" w14:textId="4759C618" w:rsidR="00837ADC" w:rsidRPr="00D83985" w:rsidRDefault="00837ADC" w:rsidP="009105A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D83985">
        <w:rPr>
          <w:lang w:val="ru-RU" w:eastAsia="ru-RU"/>
        </w:rPr>
        <w:t>Основные</w:t>
      </w:r>
      <w:r w:rsidR="00D3435E" w:rsidRPr="00D83985">
        <w:rPr>
          <w:lang w:val="ru-RU" w:eastAsia="ru-RU"/>
        </w:rPr>
        <w:t xml:space="preserve"> </w:t>
      </w:r>
      <w:r w:rsidRPr="00D83985">
        <w:rPr>
          <w:lang w:val="ru-RU" w:eastAsia="ru-RU"/>
        </w:rPr>
        <w:t>источники</w:t>
      </w:r>
      <w:r w:rsidR="00D3435E" w:rsidRPr="00D83985">
        <w:rPr>
          <w:lang w:val="ru-RU" w:eastAsia="ru-RU"/>
        </w:rPr>
        <w:t xml:space="preserve"> </w:t>
      </w:r>
      <w:r w:rsidRPr="00D83985">
        <w:rPr>
          <w:lang w:val="ru-RU" w:eastAsia="ru-RU"/>
        </w:rPr>
        <w:t>(печатные</w:t>
      </w:r>
      <w:r w:rsidR="00D3435E" w:rsidRPr="00D83985">
        <w:rPr>
          <w:lang w:val="ru-RU" w:eastAsia="ru-RU"/>
        </w:rPr>
        <w:t xml:space="preserve"> </w:t>
      </w:r>
      <w:r w:rsidRPr="00D83985">
        <w:rPr>
          <w:lang w:val="ru-RU" w:eastAsia="ru-RU"/>
        </w:rPr>
        <w:t>издания):</w:t>
      </w:r>
    </w:p>
    <w:p w14:paraId="7DDA2848" w14:textId="42E49182" w:rsidR="0042129F" w:rsidRPr="00D83985" w:rsidRDefault="00837ADC" w:rsidP="009105AA">
      <w:pPr>
        <w:pStyle w:val="a3"/>
        <w:widowControl/>
        <w:spacing w:line="276" w:lineRule="auto"/>
        <w:jc w:val="both"/>
        <w:rPr>
          <w:bCs/>
          <w:lang w:val="ru-RU"/>
        </w:rPr>
      </w:pPr>
      <w:r w:rsidRPr="00D83985">
        <w:rPr>
          <w:lang w:val="ru-RU" w:eastAsia="ru-RU"/>
        </w:rPr>
        <w:t>1.</w:t>
      </w:r>
      <w:r w:rsidR="00D3435E" w:rsidRPr="00D83985">
        <w:rPr>
          <w:b/>
          <w:lang w:val="ru-RU" w:eastAsia="ru-RU"/>
        </w:rPr>
        <w:t xml:space="preserve"> </w:t>
      </w:r>
      <w:r w:rsidR="00D83985" w:rsidRPr="00D83985">
        <w:rPr>
          <w:lang w:val="ru-RU"/>
        </w:rPr>
        <w:t xml:space="preserve">Федорова </w:t>
      </w:r>
      <w:proofErr w:type="gramStart"/>
      <w:r w:rsidR="00D83985" w:rsidRPr="00D83985">
        <w:rPr>
          <w:lang w:val="ru-RU"/>
        </w:rPr>
        <w:t>Г.Н.</w:t>
      </w:r>
      <w:r w:rsidR="0042129F" w:rsidRPr="00D83985">
        <w:rPr>
          <w:lang w:val="ru-RU"/>
        </w:rPr>
        <w:t>.</w:t>
      </w:r>
      <w:proofErr w:type="gramEnd"/>
      <w:r w:rsidR="00D3435E" w:rsidRPr="00D83985">
        <w:rPr>
          <w:lang w:val="ru-RU"/>
        </w:rPr>
        <w:t xml:space="preserve"> </w:t>
      </w:r>
      <w:r w:rsidR="00D83985" w:rsidRPr="00D83985">
        <w:rPr>
          <w:lang w:val="ru-RU"/>
        </w:rPr>
        <w:t>Основы проектирования баз данных</w:t>
      </w:r>
      <w:r w:rsidR="00D3435E" w:rsidRPr="00D83985">
        <w:rPr>
          <w:lang w:val="ru-RU"/>
        </w:rPr>
        <w:t xml:space="preserve"> </w:t>
      </w:r>
      <w:r w:rsidR="0042129F" w:rsidRPr="00D83985">
        <w:rPr>
          <w:lang w:val="ru-RU"/>
        </w:rPr>
        <w:t>–М.:</w:t>
      </w:r>
      <w:r w:rsidR="00D3435E" w:rsidRPr="00D83985">
        <w:rPr>
          <w:lang w:val="ru-RU"/>
        </w:rPr>
        <w:t xml:space="preserve"> </w:t>
      </w:r>
      <w:r w:rsidR="0042129F" w:rsidRPr="00D83985">
        <w:rPr>
          <w:lang w:val="ru-RU"/>
        </w:rPr>
        <w:t>ОИЦ</w:t>
      </w:r>
      <w:r w:rsidR="00D3435E" w:rsidRPr="00D83985">
        <w:rPr>
          <w:lang w:val="ru-RU"/>
        </w:rPr>
        <w:t xml:space="preserve"> </w:t>
      </w:r>
      <w:r w:rsidR="0042129F" w:rsidRPr="00D83985">
        <w:rPr>
          <w:lang w:val="ru-RU"/>
        </w:rPr>
        <w:t>«Академия»,20</w:t>
      </w:r>
      <w:r w:rsidR="00D83985" w:rsidRPr="00D83985">
        <w:rPr>
          <w:lang w:val="ru-RU"/>
        </w:rPr>
        <w:t>20</w:t>
      </w:r>
    </w:p>
    <w:p w14:paraId="3548526F" w14:textId="0A95B491" w:rsidR="00837ADC" w:rsidRPr="00D83985" w:rsidRDefault="00837ADC" w:rsidP="009105AA">
      <w:pPr>
        <w:pStyle w:val="af"/>
        <w:spacing w:line="276" w:lineRule="auto"/>
      </w:pPr>
      <w:r w:rsidRPr="00D83985">
        <w:t>Электронные</w:t>
      </w:r>
      <w:r w:rsidR="00D3435E" w:rsidRPr="00D83985">
        <w:rPr>
          <w:spacing w:val="-3"/>
        </w:rPr>
        <w:t xml:space="preserve"> </w:t>
      </w:r>
      <w:r w:rsidRPr="00D83985">
        <w:t>издания:</w:t>
      </w:r>
    </w:p>
    <w:p w14:paraId="475898D2" w14:textId="67304E2A" w:rsidR="00D3435E" w:rsidRPr="00D3435E" w:rsidRDefault="00D3435E" w:rsidP="00D3435E">
      <w:pPr>
        <w:pStyle w:val="a7"/>
        <w:numPr>
          <w:ilvl w:val="0"/>
          <w:numId w:val="16"/>
        </w:numPr>
        <w:spacing w:before="0" w:after="0"/>
        <w:ind w:left="425" w:hanging="425"/>
        <w:jc w:val="both"/>
      </w:pPr>
      <w:r w:rsidRPr="00D3435E">
        <w:t>Туманов</w:t>
      </w:r>
      <w:r>
        <w:t xml:space="preserve"> </w:t>
      </w:r>
      <w:r w:rsidRPr="00D3435E">
        <w:t>В.</w:t>
      </w:r>
      <w:r>
        <w:t xml:space="preserve"> </w:t>
      </w:r>
      <w:r w:rsidRPr="00D3435E">
        <w:t>Основы</w:t>
      </w:r>
      <w:r>
        <w:t xml:space="preserve"> </w:t>
      </w:r>
      <w:r w:rsidRPr="00D3435E">
        <w:t>проектирования</w:t>
      </w:r>
      <w:r>
        <w:t xml:space="preserve"> </w:t>
      </w:r>
      <w:r w:rsidRPr="00D3435E">
        <w:t>баз</w:t>
      </w:r>
      <w:r>
        <w:t xml:space="preserve"> </w:t>
      </w:r>
      <w:r w:rsidRPr="00D3435E">
        <w:t>данных</w:t>
      </w:r>
      <w:r>
        <w:t xml:space="preserve"> </w:t>
      </w:r>
      <w:r w:rsidRPr="00D3435E">
        <w:t>[Электронный</w:t>
      </w:r>
      <w:r>
        <w:t xml:space="preserve"> </w:t>
      </w:r>
      <w:r w:rsidRPr="00D3435E">
        <w:t>ресурс]</w:t>
      </w:r>
      <w:r>
        <w:t xml:space="preserve"> </w:t>
      </w:r>
      <w:r w:rsidRPr="00D3435E">
        <w:t>-</w:t>
      </w:r>
      <w:r>
        <w:t xml:space="preserve"> </w:t>
      </w:r>
      <w:r w:rsidRPr="00D3435E">
        <w:t>Режим</w:t>
      </w:r>
      <w:r>
        <w:t xml:space="preserve"> </w:t>
      </w:r>
      <w:r w:rsidRPr="00D3435E">
        <w:t>доступа</w:t>
      </w:r>
      <w:r>
        <w:t xml:space="preserve"> </w:t>
      </w:r>
      <w:r w:rsidRPr="00D3435E">
        <w:t>-</w:t>
      </w:r>
      <w:r>
        <w:t xml:space="preserve"> </w:t>
      </w:r>
      <w:hyperlink r:id="rId12" w:history="1">
        <w:r w:rsidRPr="00D3435E">
          <w:rPr>
            <w:rStyle w:val="af6"/>
          </w:rPr>
          <w:t>http://www.intuit.ru/studies/courses/1095/191/info</w:t>
        </w:r>
      </w:hyperlink>
    </w:p>
    <w:p w14:paraId="2CEB8EA0" w14:textId="62807659" w:rsidR="00D3435E" w:rsidRPr="00D3435E" w:rsidRDefault="00D3435E" w:rsidP="00D3435E">
      <w:pPr>
        <w:pStyle w:val="a7"/>
        <w:numPr>
          <w:ilvl w:val="0"/>
          <w:numId w:val="16"/>
        </w:numPr>
        <w:spacing w:before="0" w:after="0"/>
        <w:ind w:left="425" w:hanging="425"/>
        <w:jc w:val="both"/>
      </w:pPr>
      <w:r w:rsidRPr="00D3435E">
        <w:t>Коваленко</w:t>
      </w:r>
      <w:r>
        <w:t xml:space="preserve"> </w:t>
      </w:r>
      <w:r w:rsidRPr="00D3435E">
        <w:t>Т.,</w:t>
      </w:r>
      <w:r>
        <w:t xml:space="preserve"> </w:t>
      </w:r>
      <w:proofErr w:type="spellStart"/>
      <w:r w:rsidRPr="00D3435E">
        <w:t>Сирант</w:t>
      </w:r>
      <w:proofErr w:type="spellEnd"/>
      <w:r>
        <w:t xml:space="preserve"> </w:t>
      </w:r>
      <w:proofErr w:type="spellStart"/>
      <w:r w:rsidRPr="00D3435E">
        <w:t>О.Работа</w:t>
      </w:r>
      <w:proofErr w:type="spellEnd"/>
      <w:r>
        <w:t xml:space="preserve"> </w:t>
      </w:r>
      <w:r w:rsidRPr="00D3435E">
        <w:t>с</w:t>
      </w:r>
      <w:r>
        <w:t xml:space="preserve"> </w:t>
      </w:r>
      <w:r w:rsidRPr="00D3435E">
        <w:t>базами</w:t>
      </w:r>
      <w:r>
        <w:t xml:space="preserve"> </w:t>
      </w:r>
      <w:r w:rsidRPr="00D3435E">
        <w:t>данных</w:t>
      </w:r>
      <w:r>
        <w:t xml:space="preserve"> </w:t>
      </w:r>
      <w:r w:rsidRPr="00D3435E">
        <w:t>[Электронный</w:t>
      </w:r>
      <w:r>
        <w:t xml:space="preserve"> </w:t>
      </w:r>
      <w:r w:rsidRPr="00D3435E">
        <w:t>ресурс]</w:t>
      </w:r>
      <w:r>
        <w:t xml:space="preserve"> </w:t>
      </w:r>
      <w:r w:rsidRPr="00D3435E">
        <w:t>-</w:t>
      </w:r>
      <w:r>
        <w:t xml:space="preserve"> </w:t>
      </w:r>
      <w:r w:rsidRPr="00D3435E">
        <w:t>Режим</w:t>
      </w:r>
      <w:r>
        <w:t xml:space="preserve"> </w:t>
      </w:r>
      <w:r w:rsidRPr="00D3435E">
        <w:t>доступа</w:t>
      </w:r>
      <w:r>
        <w:t xml:space="preserve"> </w:t>
      </w:r>
      <w:r w:rsidRPr="00D3435E">
        <w:t>-</w:t>
      </w:r>
      <w:r>
        <w:t xml:space="preserve"> </w:t>
      </w:r>
      <w:hyperlink r:id="rId13" w:history="1">
        <w:r w:rsidRPr="00D3435E">
          <w:rPr>
            <w:rStyle w:val="af6"/>
          </w:rPr>
          <w:t>http://www.intuit.ru/studies/courses/3439/681/info</w:t>
        </w:r>
      </w:hyperlink>
    </w:p>
    <w:p w14:paraId="63CB5DE6" w14:textId="7A33525B" w:rsidR="00D3435E" w:rsidRPr="00D3435E" w:rsidRDefault="00D3435E" w:rsidP="00D3435E">
      <w:pPr>
        <w:pStyle w:val="a7"/>
        <w:numPr>
          <w:ilvl w:val="0"/>
          <w:numId w:val="16"/>
        </w:numPr>
        <w:spacing w:before="0" w:after="0"/>
        <w:ind w:left="425" w:hanging="425"/>
        <w:jc w:val="both"/>
      </w:pPr>
      <w:r w:rsidRPr="00D3435E">
        <w:t>Кузнецов</w:t>
      </w:r>
      <w:r>
        <w:t xml:space="preserve"> </w:t>
      </w:r>
      <w:r w:rsidRPr="00D3435E">
        <w:t>С.</w:t>
      </w:r>
      <w:r>
        <w:t xml:space="preserve"> </w:t>
      </w:r>
      <w:r w:rsidRPr="00D3435E">
        <w:t>Введение</w:t>
      </w:r>
      <w:r>
        <w:t xml:space="preserve"> </w:t>
      </w:r>
      <w:r w:rsidRPr="00D3435E">
        <w:t>в</w:t>
      </w:r>
      <w:r>
        <w:t xml:space="preserve"> </w:t>
      </w:r>
      <w:r w:rsidRPr="00D3435E">
        <w:t>реляционные</w:t>
      </w:r>
      <w:r>
        <w:t xml:space="preserve"> </w:t>
      </w:r>
      <w:r w:rsidRPr="00D3435E">
        <w:t>базы</w:t>
      </w:r>
      <w:r>
        <w:t xml:space="preserve"> </w:t>
      </w:r>
      <w:r w:rsidRPr="00D3435E">
        <w:t>данных</w:t>
      </w:r>
      <w:r>
        <w:t xml:space="preserve"> </w:t>
      </w:r>
      <w:r w:rsidRPr="00D3435E">
        <w:t>[Электронный</w:t>
      </w:r>
      <w:r>
        <w:t xml:space="preserve"> </w:t>
      </w:r>
      <w:r w:rsidRPr="00D3435E">
        <w:t>ресурс]</w:t>
      </w:r>
      <w:r>
        <w:t xml:space="preserve"> </w:t>
      </w:r>
      <w:r w:rsidRPr="00D3435E">
        <w:t>-</w:t>
      </w:r>
      <w:r>
        <w:t xml:space="preserve"> </w:t>
      </w:r>
      <w:r w:rsidRPr="00D3435E">
        <w:t>Режим</w:t>
      </w:r>
      <w:r>
        <w:t xml:space="preserve"> </w:t>
      </w:r>
      <w:r w:rsidRPr="00D3435E">
        <w:t>доступа</w:t>
      </w:r>
      <w:r>
        <w:t xml:space="preserve"> </w:t>
      </w:r>
      <w:r w:rsidRPr="00D3435E">
        <w:t>-</w:t>
      </w:r>
      <w:r>
        <w:t xml:space="preserve"> </w:t>
      </w:r>
      <w:hyperlink r:id="rId14" w:history="1">
        <w:r w:rsidRPr="00D3435E">
          <w:rPr>
            <w:rStyle w:val="af6"/>
          </w:rPr>
          <w:t>http://www.intuit.ru/studies/courses/74/74/info</w:t>
        </w:r>
      </w:hyperlink>
    </w:p>
    <w:p w14:paraId="0BDE2F3A" w14:textId="670B8593" w:rsidR="00D3435E" w:rsidRPr="00D3435E" w:rsidRDefault="00D3435E" w:rsidP="00D3435E">
      <w:pPr>
        <w:pStyle w:val="a7"/>
        <w:numPr>
          <w:ilvl w:val="0"/>
          <w:numId w:val="16"/>
        </w:numPr>
        <w:spacing w:before="0" w:after="0"/>
        <w:ind w:left="425" w:hanging="425"/>
        <w:jc w:val="both"/>
      </w:pPr>
      <w:r w:rsidRPr="00D3435E">
        <w:t>Пушников</w:t>
      </w:r>
      <w:r>
        <w:t xml:space="preserve"> </w:t>
      </w:r>
      <w:r w:rsidRPr="00D3435E">
        <w:t>Ю.</w:t>
      </w:r>
      <w:r>
        <w:t xml:space="preserve"> </w:t>
      </w:r>
      <w:r w:rsidRPr="00D3435E">
        <w:t>А.</w:t>
      </w:r>
      <w:r>
        <w:t xml:space="preserve"> </w:t>
      </w:r>
      <w:r w:rsidRPr="00D3435E">
        <w:t>Введение</w:t>
      </w:r>
      <w:r>
        <w:t xml:space="preserve"> </w:t>
      </w:r>
      <w:r w:rsidRPr="00D3435E">
        <w:t>в</w:t>
      </w:r>
      <w:r>
        <w:t xml:space="preserve"> </w:t>
      </w:r>
      <w:r w:rsidRPr="00D3435E">
        <w:t>системы</w:t>
      </w:r>
      <w:r>
        <w:t xml:space="preserve"> </w:t>
      </w:r>
      <w:r w:rsidRPr="00D3435E">
        <w:t>управления</w:t>
      </w:r>
      <w:r>
        <w:t xml:space="preserve"> </w:t>
      </w:r>
      <w:r w:rsidRPr="00D3435E">
        <w:t>базами</w:t>
      </w:r>
      <w:r>
        <w:t xml:space="preserve"> </w:t>
      </w:r>
      <w:r w:rsidRPr="00D3435E">
        <w:t>данных</w:t>
      </w:r>
      <w:r>
        <w:t xml:space="preserve"> </w:t>
      </w:r>
      <w:r w:rsidRPr="00D3435E">
        <w:t>Введение</w:t>
      </w:r>
      <w:r>
        <w:t xml:space="preserve"> </w:t>
      </w:r>
      <w:r w:rsidRPr="00D3435E">
        <w:t>в</w:t>
      </w:r>
      <w:r>
        <w:t xml:space="preserve"> </w:t>
      </w:r>
      <w:r w:rsidRPr="00D3435E">
        <w:t>реляционные</w:t>
      </w:r>
      <w:r>
        <w:t xml:space="preserve"> </w:t>
      </w:r>
      <w:r w:rsidRPr="00D3435E">
        <w:t>базы</w:t>
      </w:r>
      <w:r>
        <w:t xml:space="preserve"> </w:t>
      </w:r>
      <w:r w:rsidRPr="00D3435E">
        <w:t>данных</w:t>
      </w:r>
      <w:r>
        <w:t xml:space="preserve"> </w:t>
      </w:r>
      <w:r w:rsidRPr="00D3435E">
        <w:t>[Электронный</w:t>
      </w:r>
      <w:r>
        <w:t xml:space="preserve"> </w:t>
      </w:r>
      <w:r w:rsidRPr="00D3435E">
        <w:t>ресурс]</w:t>
      </w:r>
      <w:r>
        <w:t xml:space="preserve"> </w:t>
      </w:r>
      <w:r w:rsidRPr="00D3435E">
        <w:t>-</w:t>
      </w:r>
      <w:r>
        <w:t xml:space="preserve"> </w:t>
      </w:r>
      <w:r w:rsidRPr="00D3435E">
        <w:t>Режим</w:t>
      </w:r>
      <w:r>
        <w:t xml:space="preserve"> </w:t>
      </w:r>
      <w:r w:rsidRPr="00D3435E">
        <w:t>доступа</w:t>
      </w:r>
      <w:r>
        <w:t xml:space="preserve"> </w:t>
      </w:r>
      <w:r w:rsidRPr="00D3435E">
        <w:t>-</w:t>
      </w:r>
      <w:r>
        <w:t xml:space="preserve"> </w:t>
      </w:r>
      <w:hyperlink r:id="rId15" w:history="1">
        <w:r w:rsidRPr="00D3435E">
          <w:rPr>
            <w:rStyle w:val="af6"/>
          </w:rPr>
          <w:t>http://citforum.ru/database/dblearn/index.shtml</w:t>
        </w:r>
      </w:hyperlink>
    </w:p>
    <w:p w14:paraId="65C68269" w14:textId="40AF5467" w:rsidR="00D3435E" w:rsidRPr="00D3435E" w:rsidRDefault="00D3435E" w:rsidP="00D3435E">
      <w:pPr>
        <w:pStyle w:val="a7"/>
        <w:numPr>
          <w:ilvl w:val="0"/>
          <w:numId w:val="16"/>
        </w:numPr>
        <w:spacing w:before="0" w:after="0"/>
        <w:ind w:left="425" w:hanging="425"/>
        <w:jc w:val="both"/>
      </w:pPr>
      <w:r w:rsidRPr="00D3435E">
        <w:t>Полякова</w:t>
      </w:r>
      <w:r>
        <w:t xml:space="preserve"> </w:t>
      </w:r>
      <w:r w:rsidRPr="00D3435E">
        <w:t>Л.</w:t>
      </w:r>
      <w:r>
        <w:t xml:space="preserve"> </w:t>
      </w:r>
      <w:r w:rsidRPr="00D3435E">
        <w:t>Основы</w:t>
      </w:r>
      <w:r>
        <w:t xml:space="preserve"> </w:t>
      </w:r>
      <w:r w:rsidRPr="00D3435E">
        <w:t>SQL</w:t>
      </w:r>
      <w:r>
        <w:t xml:space="preserve"> </w:t>
      </w:r>
      <w:r w:rsidRPr="00D3435E">
        <w:t>Введение</w:t>
      </w:r>
      <w:r>
        <w:t xml:space="preserve"> </w:t>
      </w:r>
      <w:r w:rsidRPr="00D3435E">
        <w:t>в</w:t>
      </w:r>
      <w:r>
        <w:t xml:space="preserve"> </w:t>
      </w:r>
      <w:r w:rsidRPr="00D3435E">
        <w:t>системы</w:t>
      </w:r>
      <w:r>
        <w:t xml:space="preserve"> </w:t>
      </w:r>
      <w:r w:rsidRPr="00D3435E">
        <w:t>управления</w:t>
      </w:r>
      <w:r>
        <w:t xml:space="preserve"> </w:t>
      </w:r>
      <w:r w:rsidRPr="00D3435E">
        <w:t>базами</w:t>
      </w:r>
      <w:r>
        <w:t xml:space="preserve"> </w:t>
      </w:r>
      <w:r w:rsidRPr="00D3435E">
        <w:t>данных</w:t>
      </w:r>
      <w:r>
        <w:t xml:space="preserve"> </w:t>
      </w:r>
      <w:r w:rsidRPr="00D3435E">
        <w:t>Введение</w:t>
      </w:r>
      <w:r>
        <w:t xml:space="preserve"> </w:t>
      </w:r>
      <w:r w:rsidRPr="00D3435E">
        <w:t>в</w:t>
      </w:r>
      <w:r>
        <w:t xml:space="preserve"> </w:t>
      </w:r>
      <w:r w:rsidRPr="00D3435E">
        <w:t>реляционные</w:t>
      </w:r>
      <w:r>
        <w:t xml:space="preserve"> </w:t>
      </w:r>
      <w:r w:rsidRPr="00D3435E">
        <w:t>базы</w:t>
      </w:r>
      <w:r>
        <w:t xml:space="preserve"> </w:t>
      </w:r>
      <w:r w:rsidRPr="00D3435E">
        <w:t>данных</w:t>
      </w:r>
      <w:r>
        <w:t xml:space="preserve"> </w:t>
      </w:r>
      <w:r w:rsidRPr="00D3435E">
        <w:t>[Электронный</w:t>
      </w:r>
      <w:r>
        <w:t xml:space="preserve"> </w:t>
      </w:r>
      <w:r w:rsidRPr="00D3435E">
        <w:t>ресурс]</w:t>
      </w:r>
      <w:r>
        <w:t xml:space="preserve"> </w:t>
      </w:r>
      <w:r w:rsidRPr="00D3435E">
        <w:t>-</w:t>
      </w:r>
      <w:r>
        <w:t xml:space="preserve"> </w:t>
      </w:r>
      <w:r w:rsidRPr="00D3435E">
        <w:t>Режим</w:t>
      </w:r>
      <w:r>
        <w:t xml:space="preserve"> </w:t>
      </w:r>
      <w:r w:rsidRPr="00D3435E">
        <w:t>доступа</w:t>
      </w:r>
      <w:r>
        <w:t xml:space="preserve"> </w:t>
      </w:r>
      <w:r w:rsidRPr="00D3435E">
        <w:t>-</w:t>
      </w:r>
      <w:r>
        <w:t xml:space="preserve"> </w:t>
      </w:r>
      <w:hyperlink r:id="rId16" w:history="1">
        <w:r w:rsidRPr="00D3435E">
          <w:rPr>
            <w:rStyle w:val="af6"/>
          </w:rPr>
          <w:t>http://www.intuit.ru/studies/courses/5/5/info</w:t>
        </w:r>
      </w:hyperlink>
    </w:p>
    <w:p w14:paraId="0B85D4C8" w14:textId="53555329" w:rsidR="00D3435E" w:rsidRPr="00D3435E" w:rsidRDefault="00D3435E" w:rsidP="00D3435E">
      <w:pPr>
        <w:pStyle w:val="a7"/>
        <w:numPr>
          <w:ilvl w:val="0"/>
          <w:numId w:val="16"/>
        </w:numPr>
        <w:spacing w:before="0" w:after="0"/>
        <w:ind w:left="425" w:hanging="425"/>
        <w:jc w:val="both"/>
      </w:pPr>
      <w:r w:rsidRPr="00D3435E">
        <w:t>Видео</w:t>
      </w:r>
      <w:r>
        <w:t xml:space="preserve"> </w:t>
      </w:r>
      <w:r w:rsidRPr="00D3435E">
        <w:t>курс</w:t>
      </w:r>
      <w:r>
        <w:t xml:space="preserve"> </w:t>
      </w:r>
      <w:r w:rsidRPr="00D3435E">
        <w:t>SQL</w:t>
      </w:r>
      <w:r>
        <w:t xml:space="preserve"> </w:t>
      </w:r>
      <w:proofErr w:type="spellStart"/>
      <w:r w:rsidRPr="00D3435E">
        <w:t>Essential</w:t>
      </w:r>
      <w:proofErr w:type="spellEnd"/>
      <w:r>
        <w:t xml:space="preserve"> </w:t>
      </w:r>
      <w:r w:rsidRPr="00D3435E">
        <w:t>(Базовый).</w:t>
      </w:r>
      <w:r>
        <w:t xml:space="preserve"> </w:t>
      </w:r>
      <w:r w:rsidRPr="00D3435E">
        <w:t>Урок</w:t>
      </w:r>
      <w:r>
        <w:t xml:space="preserve"> </w:t>
      </w:r>
      <w:r w:rsidRPr="00D3435E">
        <w:t>1</w:t>
      </w:r>
      <w:r>
        <w:t xml:space="preserve"> </w:t>
      </w:r>
      <w:r w:rsidRPr="00D3435E">
        <w:t>Введение</w:t>
      </w:r>
      <w:r>
        <w:t xml:space="preserve"> </w:t>
      </w:r>
      <w:r w:rsidRPr="00D3435E">
        <w:t>в</w:t>
      </w:r>
      <w:r>
        <w:t xml:space="preserve"> </w:t>
      </w:r>
      <w:r w:rsidRPr="00D3435E">
        <w:t>SQL</w:t>
      </w:r>
      <w:r>
        <w:t xml:space="preserve"> </w:t>
      </w:r>
      <w:r w:rsidRPr="00D3435E">
        <w:t>[Электронный</w:t>
      </w:r>
      <w:r>
        <w:t xml:space="preserve"> </w:t>
      </w:r>
      <w:r w:rsidRPr="00D3435E">
        <w:t>ресурс]</w:t>
      </w:r>
      <w:r>
        <w:t xml:space="preserve"> </w:t>
      </w:r>
      <w:r w:rsidRPr="00D3435E">
        <w:t>-</w:t>
      </w:r>
      <w:r>
        <w:t xml:space="preserve"> </w:t>
      </w:r>
      <w:r w:rsidRPr="00D3435E">
        <w:t>Режим</w:t>
      </w:r>
      <w:r>
        <w:t xml:space="preserve"> </w:t>
      </w:r>
      <w:r w:rsidRPr="00D3435E">
        <w:t>доступа</w:t>
      </w:r>
      <w:r>
        <w:t xml:space="preserve"> </w:t>
      </w:r>
      <w:r w:rsidRPr="00D3435E">
        <w:t>-</w:t>
      </w:r>
      <w:r>
        <w:t xml:space="preserve"> </w:t>
      </w:r>
      <w:r w:rsidRPr="00D3435E">
        <w:t>https://www.youtube.com/watch?v=GrhMv7lqaCU</w:t>
      </w:r>
    </w:p>
    <w:p w14:paraId="6EB1CBDA" w14:textId="1D38C3F4" w:rsidR="00837ADC" w:rsidRPr="00AC148D" w:rsidRDefault="00837ADC" w:rsidP="00AC148D">
      <w:pPr>
        <w:pStyle w:val="af"/>
        <w:spacing w:line="276" w:lineRule="auto"/>
      </w:pPr>
      <w:r w:rsidRPr="00AC148D">
        <w:t>Дополнительные</w:t>
      </w:r>
      <w:r w:rsidR="00D3435E">
        <w:rPr>
          <w:spacing w:val="-4"/>
        </w:rPr>
        <w:t xml:space="preserve"> </w:t>
      </w:r>
      <w:r w:rsidRPr="00AC148D">
        <w:t>источники</w:t>
      </w:r>
      <w:r w:rsidR="00D3435E">
        <w:rPr>
          <w:spacing w:val="1"/>
        </w:rPr>
        <w:t xml:space="preserve"> </w:t>
      </w:r>
      <w:r w:rsidRPr="00AC148D">
        <w:t>(печатные</w:t>
      </w:r>
      <w:r w:rsidR="00D3435E">
        <w:rPr>
          <w:spacing w:val="-5"/>
        </w:rPr>
        <w:t xml:space="preserve"> </w:t>
      </w:r>
      <w:r w:rsidRPr="00AC148D">
        <w:t>издания):</w:t>
      </w:r>
    </w:p>
    <w:p w14:paraId="6F0212B9" w14:textId="4F156EF7" w:rsidR="00AC148D" w:rsidRPr="00AC148D" w:rsidRDefault="00AC148D" w:rsidP="00AC148D">
      <w:pPr>
        <w:pStyle w:val="a7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ind w:left="426" w:hanging="426"/>
        <w:jc w:val="both"/>
      </w:pPr>
      <w:proofErr w:type="spellStart"/>
      <w:r w:rsidRPr="00AC148D">
        <w:rPr>
          <w:bCs/>
          <w:iCs/>
        </w:rPr>
        <w:t>Илюшечкин</w:t>
      </w:r>
      <w:proofErr w:type="spellEnd"/>
      <w:r w:rsidRPr="00AC148D">
        <w:rPr>
          <w:bCs/>
          <w:iCs/>
        </w:rPr>
        <w:t>,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В.М.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Основы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использования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и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проектирования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баз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данных: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учебник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/</w:t>
      </w:r>
      <w:r w:rsidR="00D3435E">
        <w:rPr>
          <w:bCs/>
          <w:iCs/>
        </w:rPr>
        <w:t xml:space="preserve"> </w:t>
      </w:r>
      <w:proofErr w:type="spellStart"/>
      <w:r w:rsidRPr="00AC148D">
        <w:rPr>
          <w:bCs/>
          <w:iCs/>
        </w:rPr>
        <w:t>В.М.Илюшечкин</w:t>
      </w:r>
      <w:proofErr w:type="spellEnd"/>
      <w:r w:rsidRPr="00AC148D">
        <w:rPr>
          <w:bCs/>
          <w:iCs/>
        </w:rPr>
        <w:t>.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–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М.:</w:t>
      </w:r>
      <w:r w:rsidR="00D3435E">
        <w:rPr>
          <w:bCs/>
          <w:iCs/>
        </w:rPr>
        <w:t xml:space="preserve"> </w:t>
      </w:r>
      <w:proofErr w:type="spellStart"/>
      <w:r w:rsidRPr="00AC148D">
        <w:rPr>
          <w:bCs/>
          <w:iCs/>
        </w:rPr>
        <w:t>Юрайт</w:t>
      </w:r>
      <w:proofErr w:type="spellEnd"/>
      <w:r w:rsidRPr="00AC148D">
        <w:rPr>
          <w:bCs/>
          <w:iCs/>
        </w:rPr>
        <w:t>,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2016.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–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214</w:t>
      </w:r>
      <w:r w:rsidR="00D3435E">
        <w:rPr>
          <w:bCs/>
          <w:iCs/>
        </w:rPr>
        <w:t xml:space="preserve"> </w:t>
      </w:r>
      <w:r w:rsidRPr="00AC148D">
        <w:rPr>
          <w:bCs/>
          <w:iCs/>
        </w:rPr>
        <w:t>с.</w:t>
      </w:r>
      <w:r w:rsidR="00D3435E">
        <w:t xml:space="preserve"> </w:t>
      </w:r>
    </w:p>
    <w:p w14:paraId="3D952AE9" w14:textId="5F86FD06" w:rsidR="00AC148D" w:rsidRPr="00AC148D" w:rsidRDefault="00AC148D" w:rsidP="00AC148D">
      <w:pPr>
        <w:pStyle w:val="a7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ind w:left="426" w:hanging="426"/>
        <w:jc w:val="both"/>
      </w:pPr>
      <w:proofErr w:type="gramStart"/>
      <w:r w:rsidRPr="00AC148D">
        <w:t>.</w:t>
      </w:r>
      <w:proofErr w:type="spellStart"/>
      <w:r w:rsidRPr="00AC148D">
        <w:t>Фуфаев</w:t>
      </w:r>
      <w:proofErr w:type="spellEnd"/>
      <w:proofErr w:type="gramEnd"/>
      <w:r w:rsidR="00D3435E">
        <w:t xml:space="preserve"> </w:t>
      </w:r>
      <w:r w:rsidRPr="00AC148D">
        <w:t>Э.В.,</w:t>
      </w:r>
      <w:proofErr w:type="spellStart"/>
      <w:r w:rsidRPr="00AC148D">
        <w:t>Фуфаев</w:t>
      </w:r>
      <w:proofErr w:type="spellEnd"/>
      <w:r w:rsidR="00D3435E">
        <w:t xml:space="preserve"> </w:t>
      </w:r>
      <w:r w:rsidRPr="00AC148D">
        <w:t>Д.Э.</w:t>
      </w:r>
      <w:r w:rsidR="00D3435E">
        <w:t xml:space="preserve"> </w:t>
      </w:r>
      <w:r w:rsidRPr="00AC148D">
        <w:t>Базы</w:t>
      </w:r>
      <w:r w:rsidR="00D3435E">
        <w:t xml:space="preserve"> </w:t>
      </w:r>
      <w:r w:rsidRPr="00AC148D">
        <w:t>данных.</w:t>
      </w:r>
      <w:r w:rsidR="00D3435E">
        <w:t xml:space="preserve"> </w:t>
      </w:r>
      <w:r w:rsidRPr="00AC148D">
        <w:t>–М.:</w:t>
      </w:r>
      <w:r w:rsidR="00D3435E">
        <w:t xml:space="preserve"> </w:t>
      </w:r>
      <w:r w:rsidRPr="00AC148D">
        <w:t>ОИЦ</w:t>
      </w:r>
      <w:r w:rsidR="00D3435E">
        <w:t xml:space="preserve"> </w:t>
      </w:r>
      <w:r w:rsidRPr="00AC148D">
        <w:t>«Академия»2014.</w:t>
      </w:r>
    </w:p>
    <w:p w14:paraId="4429E628" w14:textId="7CD60CBB" w:rsidR="006B61A0" w:rsidRPr="00AC148D" w:rsidRDefault="00AC148D" w:rsidP="00AC148D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/>
        </w:rPr>
      </w:pPr>
      <w:r w:rsidRPr="00AC148D">
        <w:rPr>
          <w:bCs/>
          <w:iCs/>
          <w:lang w:val="ru-RU"/>
        </w:rPr>
        <w:t>Федорова,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Г.Н.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Основы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проектирования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баз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данных: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учебное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пособие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для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студ.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учреждений</w:t>
      </w:r>
      <w:r w:rsidR="00D3435E">
        <w:rPr>
          <w:bCs/>
          <w:iCs/>
          <w:lang w:val="ru-RU"/>
        </w:rPr>
        <w:t xml:space="preserve"> </w:t>
      </w:r>
      <w:proofErr w:type="spellStart"/>
      <w:r w:rsidRPr="00AC148D">
        <w:rPr>
          <w:bCs/>
          <w:iCs/>
          <w:lang w:val="ru-RU"/>
        </w:rPr>
        <w:t>сред.проф</w:t>
      </w:r>
      <w:proofErr w:type="spellEnd"/>
      <w:r w:rsidRPr="00AC148D">
        <w:rPr>
          <w:bCs/>
          <w:iCs/>
          <w:lang w:val="ru-RU"/>
        </w:rPr>
        <w:t>.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образования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/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Г.Н.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Федорова.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–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М.: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Издательский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центр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«Академия»,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2014.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–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224</w:t>
      </w:r>
      <w:r w:rsidR="00D3435E">
        <w:rPr>
          <w:bCs/>
          <w:iCs/>
          <w:lang w:val="ru-RU"/>
        </w:rPr>
        <w:t xml:space="preserve"> </w:t>
      </w:r>
      <w:r w:rsidRPr="00AC148D">
        <w:rPr>
          <w:bCs/>
          <w:iCs/>
          <w:lang w:val="ru-RU"/>
        </w:rPr>
        <w:t>с.</w:t>
      </w:r>
    </w:p>
    <w:p w14:paraId="166F7369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4CAB45AE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19D0970" w14:textId="695E7BE3" w:rsidR="0042129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КОНТРОЛЬ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И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ОЦЕНКА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РЕЗУЛЬТАТОВ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ОСВОЕНИЯ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УЧЕБНОЙ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b/>
          <w:iCs/>
          <w:sz w:val="24"/>
          <w:szCs w:val="24"/>
        </w:rPr>
        <w:t>ДИСЦИПЛИНЫ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F1612" w:rsidRPr="00804FB0">
        <w:rPr>
          <w:rFonts w:ascii="Times New Roman" w:hAnsi="Times New Roman" w:cs="Times New Roman"/>
          <w:b/>
          <w:iCs/>
          <w:sz w:val="24"/>
          <w:szCs w:val="24"/>
        </w:rPr>
        <w:t>ОП.08.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F1612" w:rsidRPr="00804FB0">
        <w:rPr>
          <w:rFonts w:ascii="Times New Roman" w:hAnsi="Times New Roman" w:cs="Times New Roman"/>
          <w:b/>
          <w:iCs/>
          <w:sz w:val="24"/>
          <w:szCs w:val="24"/>
        </w:rPr>
        <w:t>ОСНОВЫ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F1612" w:rsidRPr="00804FB0">
        <w:rPr>
          <w:rFonts w:ascii="Times New Roman" w:hAnsi="Times New Roman" w:cs="Times New Roman"/>
          <w:b/>
          <w:iCs/>
          <w:sz w:val="24"/>
          <w:szCs w:val="24"/>
        </w:rPr>
        <w:t>ПРОЕКТИРОВАНИЯ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F1612" w:rsidRPr="00804FB0">
        <w:rPr>
          <w:rFonts w:ascii="Times New Roman" w:hAnsi="Times New Roman" w:cs="Times New Roman"/>
          <w:b/>
          <w:iCs/>
          <w:sz w:val="24"/>
          <w:szCs w:val="24"/>
        </w:rPr>
        <w:t>БАЗ</w:t>
      </w:r>
      <w:r w:rsidR="00D343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F1612" w:rsidRPr="00804FB0">
        <w:rPr>
          <w:rFonts w:ascii="Times New Roman" w:hAnsi="Times New Roman" w:cs="Times New Roman"/>
          <w:b/>
          <w:iCs/>
          <w:sz w:val="24"/>
          <w:szCs w:val="24"/>
        </w:rPr>
        <w:t>ДАННЫХ</w:t>
      </w:r>
    </w:p>
    <w:p w14:paraId="607FF6BC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714"/>
        <w:gridCol w:w="2806"/>
      </w:tblGrid>
      <w:tr w:rsidR="00115C9D" w:rsidRPr="00804FB0" w14:paraId="7CD26CD1" w14:textId="77777777" w:rsidTr="00804FB0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D77" w14:textId="32F0C569" w:rsidR="00115C9D" w:rsidRPr="00804FB0" w:rsidRDefault="00115C9D" w:rsidP="0080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r w:rsidR="00D34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F8AC" w14:textId="6E763FFC" w:rsidR="00115C9D" w:rsidRPr="00804FB0" w:rsidRDefault="00115C9D" w:rsidP="0080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  <w:r w:rsidR="00D34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265" w14:textId="4DFEB5E5" w:rsidR="00115C9D" w:rsidRPr="00804FB0" w:rsidRDefault="00115C9D" w:rsidP="0080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  <w:r w:rsidR="00D34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34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  <w:r w:rsidR="00D34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</w:tr>
      <w:tr w:rsidR="00694E1E" w:rsidRPr="00804FB0" w14:paraId="3632498A" w14:textId="77777777" w:rsidTr="00732DED">
        <w:trPr>
          <w:trHeight w:val="506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3F0431" w14:textId="77777777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804F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6B90B48C" w14:textId="77777777" w:rsidR="00694E1E" w:rsidRPr="00804FB0" w:rsidRDefault="00694E1E" w:rsidP="00E93BC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296B5CAA" w14:textId="77777777" w:rsidR="00694E1E" w:rsidRPr="00804FB0" w:rsidRDefault="00694E1E" w:rsidP="00E93BC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16CEBEB3" w14:textId="77777777" w:rsidR="00694E1E" w:rsidRPr="00804FB0" w:rsidRDefault="00694E1E" w:rsidP="00E93BC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изобразительные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используемые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ER-моделировании.</w:t>
            </w:r>
          </w:p>
          <w:p w14:paraId="1476A3CF" w14:textId="77777777" w:rsidR="00694E1E" w:rsidRPr="00804FB0" w:rsidRDefault="00694E1E" w:rsidP="00E93BC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реляционной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алгебры.</w:t>
            </w:r>
          </w:p>
          <w:p w14:paraId="2676FA51" w14:textId="77777777" w:rsidR="00694E1E" w:rsidRPr="00804FB0" w:rsidRDefault="00694E1E" w:rsidP="00E93BC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непротиворечивости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целостности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3D6DBF28" w14:textId="77777777" w:rsidR="00694E1E" w:rsidRPr="00804FB0" w:rsidRDefault="00694E1E" w:rsidP="00E93BC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  <w:p w14:paraId="2FA57F25" w14:textId="364B312E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SQL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F29D8" w14:textId="77777777" w:rsidR="00694E1E" w:rsidRPr="00804FB0" w:rsidRDefault="00694E1E" w:rsidP="00694E1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полностью,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пробелов,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сформированы,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предусмотренные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оценено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высоко.</w:t>
            </w:r>
          </w:p>
          <w:p w14:paraId="3AB50987" w14:textId="77777777" w:rsidR="00694E1E" w:rsidRPr="00804FB0" w:rsidRDefault="00694E1E" w:rsidP="00694E1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полностью,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пробелов,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сформированы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недостаточно,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предусмотренные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ошибками.</w:t>
            </w:r>
          </w:p>
          <w:p w14:paraId="4E3B5383" w14:textId="77777777" w:rsidR="00694E1E" w:rsidRPr="00804FB0" w:rsidRDefault="00694E1E" w:rsidP="00694E1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освоено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частично,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пробелы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носят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существенного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характера,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освоенным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материалом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основном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сформированы,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большинство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содержат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  <w:p w14:paraId="64F66CC9" w14:textId="54FFAFC4" w:rsidR="00694E1E" w:rsidRPr="00804FB0" w:rsidRDefault="00694E1E" w:rsidP="0069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освоено,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сформированы,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выполненные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содержат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грубые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D137DB" w14:textId="039DC6B1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текущего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устный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опрос.</w:t>
            </w:r>
          </w:p>
          <w:p w14:paraId="1258A25B" w14:textId="4D240080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тестирования</w:t>
            </w:r>
          </w:p>
          <w:p w14:paraId="221FBA14" w14:textId="1A9E312C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694E1E" w:rsidRPr="00804FB0" w14:paraId="3294B3E0" w14:textId="77777777" w:rsidTr="00732DED">
        <w:trPr>
          <w:trHeight w:val="71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BFD991" w14:textId="77777777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04F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14:paraId="2C0A35E4" w14:textId="77777777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реляционную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базу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данных.</w:t>
            </w:r>
          </w:p>
          <w:p w14:paraId="3CBD7BC7" w14:textId="4C426266" w:rsidR="00694E1E" w:rsidRPr="00694E1E" w:rsidRDefault="00694E1E" w:rsidP="00694E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данных.</w:t>
            </w: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AB44" w14:textId="77777777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F3E19A" w14:textId="67A1DB91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занятий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FA89CCF" w14:textId="26903038" w:rsidR="00694E1E" w:rsidRPr="00804FB0" w:rsidRDefault="00694E1E" w:rsidP="00E9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FB0">
              <w:rPr>
                <w:rFonts w:ascii="Times New Roman" w:hAnsi="Times New Roman" w:cs="Times New Roman"/>
                <w:bCs/>
                <w:sz w:val="24"/>
                <w:szCs w:val="24"/>
              </w:rPr>
              <w:t>работ</w:t>
            </w:r>
          </w:p>
        </w:tc>
      </w:tr>
    </w:tbl>
    <w:p w14:paraId="62A37DFC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CF963" w14:textId="77777777" w:rsidR="00486E2B" w:rsidRDefault="00486E2B" w:rsidP="0042129F">
      <w:pPr>
        <w:spacing w:after="0" w:line="240" w:lineRule="auto"/>
      </w:pPr>
      <w:r>
        <w:separator/>
      </w:r>
    </w:p>
  </w:endnote>
  <w:endnote w:type="continuationSeparator" w:id="0">
    <w:p w14:paraId="49243DD7" w14:textId="77777777" w:rsidR="00486E2B" w:rsidRDefault="00486E2B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3E2FEA0B" w14:textId="1778AFAB" w:rsidR="003F2DC1" w:rsidRDefault="003F2DC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E1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F3281D6" w14:textId="77777777" w:rsidR="003F2DC1" w:rsidRDefault="003F2DC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15D8E" w14:textId="77777777" w:rsidR="00486E2B" w:rsidRDefault="00486E2B" w:rsidP="0042129F">
      <w:pPr>
        <w:spacing w:after="0" w:line="240" w:lineRule="auto"/>
      </w:pPr>
      <w:r>
        <w:separator/>
      </w:r>
    </w:p>
  </w:footnote>
  <w:footnote w:type="continuationSeparator" w:id="0">
    <w:p w14:paraId="6BF4FCAB" w14:textId="77777777" w:rsidR="00486E2B" w:rsidRDefault="00486E2B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4248"/>
    <w:multiLevelType w:val="hybridMultilevel"/>
    <w:tmpl w:val="2F426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2119D8"/>
    <w:multiLevelType w:val="hybridMultilevel"/>
    <w:tmpl w:val="4F667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69AF1A99"/>
    <w:multiLevelType w:val="hybridMultilevel"/>
    <w:tmpl w:val="78328790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4B8CCBC">
      <w:start w:val="12"/>
      <w:numFmt w:val="bullet"/>
      <w:lvlText w:val="•"/>
      <w:lvlJc w:val="left"/>
      <w:pPr>
        <w:ind w:left="1260" w:firstLine="529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13"/>
  </w:num>
  <w:num w:numId="7">
    <w:abstractNumId w:val="10"/>
  </w:num>
  <w:num w:numId="8">
    <w:abstractNumId w:val="12"/>
  </w:num>
  <w:num w:numId="9">
    <w:abstractNumId w:val="3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612"/>
    <w:rsid w:val="00003277"/>
    <w:rsid w:val="00020696"/>
    <w:rsid w:val="00041778"/>
    <w:rsid w:val="000721BE"/>
    <w:rsid w:val="000D44E9"/>
    <w:rsid w:val="00115C9D"/>
    <w:rsid w:val="001551D9"/>
    <w:rsid w:val="001626A1"/>
    <w:rsid w:val="00164156"/>
    <w:rsid w:val="001730F8"/>
    <w:rsid w:val="001A6921"/>
    <w:rsid w:val="001F3044"/>
    <w:rsid w:val="00264078"/>
    <w:rsid w:val="002745CE"/>
    <w:rsid w:val="002D35F9"/>
    <w:rsid w:val="002F7C0B"/>
    <w:rsid w:val="00300CB3"/>
    <w:rsid w:val="00300FBE"/>
    <w:rsid w:val="00321C2D"/>
    <w:rsid w:val="0033254E"/>
    <w:rsid w:val="003332BE"/>
    <w:rsid w:val="00351B8C"/>
    <w:rsid w:val="0036377C"/>
    <w:rsid w:val="00371908"/>
    <w:rsid w:val="00375839"/>
    <w:rsid w:val="003A2C3F"/>
    <w:rsid w:val="003A5903"/>
    <w:rsid w:val="003E1690"/>
    <w:rsid w:val="003F2DC1"/>
    <w:rsid w:val="0042129F"/>
    <w:rsid w:val="00440FA7"/>
    <w:rsid w:val="004459E9"/>
    <w:rsid w:val="004471BF"/>
    <w:rsid w:val="00457287"/>
    <w:rsid w:val="00486E2B"/>
    <w:rsid w:val="004B7016"/>
    <w:rsid w:val="004C0735"/>
    <w:rsid w:val="004F07A3"/>
    <w:rsid w:val="00542FBC"/>
    <w:rsid w:val="00563FCA"/>
    <w:rsid w:val="00571489"/>
    <w:rsid w:val="00577731"/>
    <w:rsid w:val="005B472F"/>
    <w:rsid w:val="005B5281"/>
    <w:rsid w:val="005B7111"/>
    <w:rsid w:val="005C7B27"/>
    <w:rsid w:val="005E3000"/>
    <w:rsid w:val="005E5039"/>
    <w:rsid w:val="005E59B9"/>
    <w:rsid w:val="00605644"/>
    <w:rsid w:val="00612FAF"/>
    <w:rsid w:val="00624B79"/>
    <w:rsid w:val="006303BF"/>
    <w:rsid w:val="00631563"/>
    <w:rsid w:val="006572E6"/>
    <w:rsid w:val="00680E8E"/>
    <w:rsid w:val="00683F94"/>
    <w:rsid w:val="00694E1E"/>
    <w:rsid w:val="006B3A13"/>
    <w:rsid w:val="006B61A0"/>
    <w:rsid w:val="006E23EC"/>
    <w:rsid w:val="00702578"/>
    <w:rsid w:val="0072436C"/>
    <w:rsid w:val="00741ACF"/>
    <w:rsid w:val="0076187E"/>
    <w:rsid w:val="007957FD"/>
    <w:rsid w:val="007A73DE"/>
    <w:rsid w:val="00804FB0"/>
    <w:rsid w:val="00837ADC"/>
    <w:rsid w:val="00864221"/>
    <w:rsid w:val="00880A60"/>
    <w:rsid w:val="00890A7F"/>
    <w:rsid w:val="008A63DB"/>
    <w:rsid w:val="008F430F"/>
    <w:rsid w:val="009105AA"/>
    <w:rsid w:val="0091681A"/>
    <w:rsid w:val="009227D9"/>
    <w:rsid w:val="009260D6"/>
    <w:rsid w:val="009B4214"/>
    <w:rsid w:val="00A333EC"/>
    <w:rsid w:val="00A77CC6"/>
    <w:rsid w:val="00AB1613"/>
    <w:rsid w:val="00AC148D"/>
    <w:rsid w:val="00AE5AC3"/>
    <w:rsid w:val="00B1389D"/>
    <w:rsid w:val="00B96716"/>
    <w:rsid w:val="00BA3FDF"/>
    <w:rsid w:val="00BC01AB"/>
    <w:rsid w:val="00C85CC4"/>
    <w:rsid w:val="00C86667"/>
    <w:rsid w:val="00C94742"/>
    <w:rsid w:val="00CA0824"/>
    <w:rsid w:val="00CB54E2"/>
    <w:rsid w:val="00CB6A40"/>
    <w:rsid w:val="00CB74C9"/>
    <w:rsid w:val="00CF1612"/>
    <w:rsid w:val="00D3435E"/>
    <w:rsid w:val="00D520B4"/>
    <w:rsid w:val="00D52EC6"/>
    <w:rsid w:val="00D545FD"/>
    <w:rsid w:val="00D70FE7"/>
    <w:rsid w:val="00D83985"/>
    <w:rsid w:val="00D86A76"/>
    <w:rsid w:val="00DA377E"/>
    <w:rsid w:val="00DC3EFC"/>
    <w:rsid w:val="00DE74A0"/>
    <w:rsid w:val="00E20A91"/>
    <w:rsid w:val="00E31795"/>
    <w:rsid w:val="00E536B7"/>
    <w:rsid w:val="00E65C6C"/>
    <w:rsid w:val="00E93BCC"/>
    <w:rsid w:val="00EC08FE"/>
    <w:rsid w:val="00F07162"/>
    <w:rsid w:val="00F1503D"/>
    <w:rsid w:val="00F25487"/>
    <w:rsid w:val="00F25EB9"/>
    <w:rsid w:val="00F41494"/>
    <w:rsid w:val="00F55FB9"/>
    <w:rsid w:val="00F873B4"/>
    <w:rsid w:val="00FC4C9A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8AD9C"/>
  <w15:docId w15:val="{748549C7-7CFA-4215-8C34-29568B3A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character" w:styleId="af6">
    <w:name w:val="Hyperlink"/>
    <w:rsid w:val="00264078"/>
    <w:rPr>
      <w:color w:val="0000FF"/>
      <w:u w:val="single"/>
    </w:rPr>
  </w:style>
  <w:style w:type="character" w:customStyle="1" w:styleId="tocnumber">
    <w:name w:val="tocnumber"/>
    <w:basedOn w:val="a0"/>
    <w:rsid w:val="00264078"/>
  </w:style>
  <w:style w:type="character" w:customStyle="1" w:styleId="toctext">
    <w:name w:val="toctext"/>
    <w:basedOn w:val="a0"/>
    <w:rsid w:val="00264078"/>
  </w:style>
  <w:style w:type="character" w:customStyle="1" w:styleId="apple-converted-space">
    <w:name w:val="apple-converted-space"/>
    <w:rsid w:val="00264078"/>
  </w:style>
  <w:style w:type="paragraph" w:customStyle="1" w:styleId="Default">
    <w:name w:val="Default"/>
    <w:rsid w:val="00E93BC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a0"/>
    <w:rsid w:val="00E93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go.html?href=http%3A%2F%2Fwww.intuit.ru%2Fstudies%2Fcourses%2F3439%2F681%2Finf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www.intuit.ru%2Fstudies%2Fcourses%2F1095%2F191%2Finf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www.intuit.ru%2Fstudies%2Fcourses%2F5%2F5%2F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ki.mvtom.ru/index.php/%D0%A1%D0%B8%D1%81%D1%82%D0%B5%D0%BC%D1%8B_%D1%83%D0%BF%D1%80%D0%B0%D0%B2%D0%BB%D0%B5%D0%BD%D0%B8%D1%8F_%D0%B1%D0%B0%D0%B7%D0%B0%D0%BC%D0%B8_%D0%B4%D0%B0%D0%BD%D0%BD%D1%8B%D1%85_(%D0%A1%D0%A3%D0%91%D0%94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citforum.ru%2Fdatabase%2Fdblearn%2Findex.shtml" TargetMode="External"/><Relationship Id="rId10" Type="http://schemas.openxmlformats.org/officeDocument/2006/relationships/hyperlink" Target="http://wiki.mvtom.ru/index.php/%D0%A1%D0%B8%D1%81%D1%82%D0%B5%D0%BC%D1%8B_%D1%83%D0%BF%D1%80%D0%B0%D0%B2%D0%BB%D0%B5%D0%BD%D0%B8%D1%8F_%D0%B1%D0%B0%D0%B7%D0%B0%D0%BC%D0%B8_%D0%B4%D0%B0%D0%BD%D0%BD%D1%8B%D1%85_(%D0%A1%D0%A3%D0%91%D0%94)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ki.mvtom.ru/index.php/%D0%A1%D0%B8%D1%81%D1%82%D0%B5%D0%BC%D1%8B_%D1%83%D0%BF%D1%80%D0%B0%D0%B2%D0%BB%D0%B5%D0%BD%D0%B8%D1%8F_%D0%B1%D0%B0%D0%B7%D0%B0%D0%BC%D0%B8_%D0%B4%D0%B0%D0%BD%D0%BD%D1%8B%D1%85_(%D0%A1%D0%A3%D0%91%D0%94)" TargetMode="External"/><Relationship Id="rId14" Type="http://schemas.openxmlformats.org/officeDocument/2006/relationships/hyperlink" Target="https://infourok.ru/go.html?href=http%3A%2F%2Fwww.intuit.ru%2Fstudies%2Fcourses%2F74%2F74%2Finf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8BC7-DD0B-421B-92BA-07226B46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32</TotalTime>
  <Pages>1</Pages>
  <Words>2645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11</cp:revision>
  <cp:lastPrinted>2021-11-01T08:46:00Z</cp:lastPrinted>
  <dcterms:created xsi:type="dcterms:W3CDTF">2023-06-30T06:22:00Z</dcterms:created>
  <dcterms:modified xsi:type="dcterms:W3CDTF">2023-10-16T11:02:00Z</dcterms:modified>
</cp:coreProperties>
</file>